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8883E49" w:rsidR="00CC4471" w:rsidRDefault="00CC4471" w:rsidP="00CC4471">
      <w:pPr>
        <w:pStyle w:val="CRCoverPage"/>
        <w:tabs>
          <w:tab w:val="right" w:pos="9639"/>
        </w:tabs>
        <w:spacing w:after="0"/>
        <w:rPr>
          <w:b/>
          <w:noProof/>
          <w:sz w:val="24"/>
        </w:rPr>
      </w:pPr>
      <w:r>
        <w:rPr>
          <w:b/>
          <w:noProof/>
          <w:sz w:val="24"/>
        </w:rPr>
        <w:t>3GPP TSG</w:t>
      </w:r>
      <w:r w:rsidR="006233DF">
        <w:rPr>
          <w:b/>
          <w:noProof/>
          <w:sz w:val="24"/>
        </w:rPr>
        <w:t>-</w:t>
      </w:r>
      <w:r w:rsidR="000527B4">
        <w:rPr>
          <w:b/>
          <w:noProof/>
          <w:sz w:val="24"/>
        </w:rPr>
        <w:t>RAN</w:t>
      </w:r>
      <w:r>
        <w:rPr>
          <w:b/>
          <w:noProof/>
          <w:sz w:val="24"/>
        </w:rPr>
        <w:t xml:space="preserve"> </w:t>
      </w:r>
      <w:r w:rsidR="006233DF">
        <w:rPr>
          <w:b/>
          <w:noProof/>
          <w:sz w:val="24"/>
        </w:rPr>
        <w:t xml:space="preserve">WG2 </w:t>
      </w:r>
      <w:r>
        <w:rPr>
          <w:b/>
          <w:noProof/>
          <w:sz w:val="24"/>
        </w:rPr>
        <w:t>Meeting #</w:t>
      </w:r>
      <w:r w:rsidR="000527B4">
        <w:rPr>
          <w:b/>
          <w:noProof/>
          <w:sz w:val="24"/>
        </w:rPr>
        <w:t>1</w:t>
      </w:r>
      <w:r w:rsidR="006233DF">
        <w:rPr>
          <w:b/>
          <w:noProof/>
          <w:sz w:val="24"/>
        </w:rPr>
        <w:t>3</w:t>
      </w:r>
      <w:r w:rsidR="00D13CAB">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67C3C" w:rsidRPr="00B67C3C">
        <w:rPr>
          <w:b/>
          <w:noProof/>
          <w:sz w:val="24"/>
        </w:rPr>
        <w:t>R2-25</w:t>
      </w:r>
      <w:r w:rsidR="00BA00DC">
        <w:rPr>
          <w:b/>
          <w:noProof/>
          <w:sz w:val="24"/>
        </w:rPr>
        <w:t>08189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3B54E843" w:rsidR="00CC4471" w:rsidRDefault="00D13CAB" w:rsidP="00CC4471">
      <w:pPr>
        <w:pStyle w:val="CRCoverPage"/>
        <w:outlineLvl w:val="0"/>
        <w:rPr>
          <w:b/>
          <w:noProof/>
          <w:sz w:val="24"/>
        </w:rPr>
      </w:pPr>
      <w:r>
        <w:rPr>
          <w:b/>
          <w:noProof/>
          <w:sz w:val="24"/>
        </w:rPr>
        <w:t>Dallas</w:t>
      </w:r>
      <w:r w:rsidR="008B4AAF">
        <w:rPr>
          <w:b/>
          <w:noProof/>
          <w:sz w:val="24"/>
        </w:rPr>
        <w:t xml:space="preserve">, </w:t>
      </w:r>
      <w:r>
        <w:rPr>
          <w:b/>
          <w:noProof/>
          <w:sz w:val="24"/>
        </w:rPr>
        <w:t>USA</w:t>
      </w:r>
      <w:r w:rsidR="000527B4" w:rsidRPr="000527B4">
        <w:rPr>
          <w:b/>
          <w:noProof/>
          <w:sz w:val="24"/>
        </w:rPr>
        <w:t xml:space="preserve">, </w:t>
      </w:r>
      <w:r>
        <w:rPr>
          <w:b/>
          <w:noProof/>
          <w:sz w:val="24"/>
        </w:rPr>
        <w:t>November</w:t>
      </w:r>
      <w:r w:rsidR="006233DF">
        <w:rPr>
          <w:b/>
          <w:noProof/>
          <w:sz w:val="24"/>
        </w:rPr>
        <w:t xml:space="preserve"> </w:t>
      </w:r>
      <w:r>
        <w:rPr>
          <w:b/>
          <w:noProof/>
          <w:sz w:val="24"/>
        </w:rPr>
        <w:t>17</w:t>
      </w:r>
      <w:r w:rsidR="006233DF">
        <w:rPr>
          <w:b/>
          <w:noProof/>
          <w:sz w:val="24"/>
        </w:rPr>
        <w:t xml:space="preserve"> – </w:t>
      </w:r>
      <w:r>
        <w:rPr>
          <w:b/>
          <w:noProof/>
          <w:sz w:val="24"/>
        </w:rPr>
        <w:t>21</w:t>
      </w:r>
      <w:r w:rsidR="000527B4" w:rsidRPr="000527B4">
        <w:rPr>
          <w:b/>
          <w:noProof/>
          <w:sz w:val="24"/>
        </w:rPr>
        <w:t>, 2025</w:t>
      </w:r>
    </w:p>
    <w:p w14:paraId="3F54251B" w14:textId="77777777" w:rsidR="00C93D83" w:rsidRDefault="00C93D83">
      <w:pPr>
        <w:pStyle w:val="CRCoverPage"/>
        <w:outlineLvl w:val="0"/>
        <w:rPr>
          <w:b/>
          <w:sz w:val="24"/>
        </w:rPr>
      </w:pPr>
    </w:p>
    <w:p w14:paraId="746D27A1" w14:textId="6B28BACF" w:rsidR="002A55CC" w:rsidRPr="00CA4024" w:rsidRDefault="002A55CC" w:rsidP="002A55CC">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7958B2">
        <w:rPr>
          <w:rFonts w:ascii="Arial" w:hAnsi="Arial" w:cs="Arial"/>
          <w:b/>
          <w:bCs/>
          <w:sz w:val="24"/>
          <w:lang w:val="en-US"/>
        </w:rPr>
        <w:t>10</w:t>
      </w:r>
      <w:r>
        <w:rPr>
          <w:rFonts w:ascii="Arial" w:hAnsi="Arial" w:cs="Arial"/>
          <w:b/>
          <w:bCs/>
          <w:sz w:val="24"/>
          <w:lang w:val="en-US"/>
        </w:rPr>
        <w:t>.2</w:t>
      </w:r>
      <w:r w:rsidR="00D13CAB">
        <w:rPr>
          <w:rFonts w:ascii="Arial" w:hAnsi="Arial" w:cs="Arial"/>
          <w:b/>
          <w:bCs/>
          <w:sz w:val="24"/>
          <w:lang w:val="en-US"/>
        </w:rPr>
        <w:t>.3</w:t>
      </w:r>
    </w:p>
    <w:p w14:paraId="1A2057A0" w14:textId="37E3F8E5"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r w:rsidR="00B67C3C">
        <w:rPr>
          <w:rFonts w:ascii="Arial" w:hAnsi="Arial" w:cs="Arial"/>
          <w:b/>
          <w:bCs/>
          <w:sz w:val="24"/>
          <w:lang w:val="en-US"/>
        </w:rPr>
        <w:t xml:space="preserve"> </w:t>
      </w:r>
    </w:p>
    <w:p w14:paraId="65CE4E4B" w14:textId="345B96CB" w:rsidR="00C93D83" w:rsidRPr="00CA4024" w:rsidRDefault="00B41104">
      <w:pPr>
        <w:spacing w:after="120"/>
        <w:ind w:left="1985" w:hanging="1985"/>
        <w:rPr>
          <w:rFonts w:ascii="Arial" w:hAnsi="Arial" w:cs="Arial"/>
          <w:b/>
          <w:bCs/>
          <w:sz w:val="24"/>
          <w:lang w:val="en-US" w:eastAsia="ko-KR"/>
        </w:rPr>
      </w:pPr>
      <w:r w:rsidRPr="00CA4024">
        <w:rPr>
          <w:rFonts w:ascii="Arial" w:hAnsi="Arial" w:cs="Arial"/>
          <w:b/>
          <w:bCs/>
          <w:sz w:val="24"/>
          <w:lang w:val="en-US"/>
        </w:rPr>
        <w:t>Title:</w:t>
      </w:r>
      <w:r w:rsidRPr="00CA4024">
        <w:rPr>
          <w:rFonts w:ascii="Arial" w:hAnsi="Arial" w:cs="Arial"/>
          <w:b/>
          <w:bCs/>
          <w:sz w:val="24"/>
          <w:lang w:val="en-US"/>
        </w:rPr>
        <w:tab/>
      </w:r>
      <w:r w:rsidR="00C13B1D">
        <w:rPr>
          <w:rFonts w:ascii="Arial" w:hAnsi="Arial" w:cs="Arial"/>
          <w:b/>
          <w:bCs/>
          <w:sz w:val="24"/>
          <w:lang w:val="en-US"/>
        </w:rPr>
        <w:t xml:space="preserve">6G </w:t>
      </w:r>
      <w:r w:rsidR="007A4818">
        <w:rPr>
          <w:rFonts w:ascii="Arial" w:hAnsi="Arial" w:cs="Arial"/>
          <w:b/>
          <w:bCs/>
          <w:sz w:val="24"/>
          <w:lang w:val="en-US"/>
        </w:rPr>
        <w:t>device types and services</w:t>
      </w:r>
    </w:p>
    <w:p w14:paraId="4E38BC0B" w14:textId="68B83289"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p>
    <w:p w14:paraId="1BEAFE32" w14:textId="01DFA666" w:rsidR="00C93D83" w:rsidRDefault="00CA4024" w:rsidP="00CA4024">
      <w:pPr>
        <w:pStyle w:val="1"/>
        <w:rPr>
          <w:lang w:val="en-US"/>
        </w:rPr>
      </w:pPr>
      <w:r>
        <w:rPr>
          <w:lang w:val="en-US"/>
        </w:rPr>
        <w:t>1</w:t>
      </w:r>
      <w:r>
        <w:rPr>
          <w:lang w:val="en-US"/>
        </w:rPr>
        <w:tab/>
        <w:t>Introduction</w:t>
      </w:r>
    </w:p>
    <w:p w14:paraId="5E11D571" w14:textId="6C53CB0F" w:rsidR="0028234C" w:rsidRDefault="00CC3D3E" w:rsidP="0028234C">
      <w:pPr>
        <w:rPr>
          <w:rFonts w:eastAsia="맑은 고딕"/>
          <w:lang w:val="en-US" w:eastAsia="ko-KR"/>
        </w:rPr>
      </w:pPr>
      <w:r w:rsidRPr="00CC3D3E">
        <w:rPr>
          <w:rFonts w:eastAsia="맑은 고딕"/>
          <w:lang w:val="en-US" w:eastAsia="ko-KR"/>
        </w:rPr>
        <w:t xml:space="preserve">This paper discusses the support for diverse device types and Day-1 services in </w:t>
      </w:r>
      <w:r>
        <w:rPr>
          <w:rFonts w:eastAsia="맑은 고딕"/>
          <w:lang w:val="en-US" w:eastAsia="ko-KR"/>
        </w:rPr>
        <w:t>6G</w:t>
      </w:r>
      <w:r w:rsidRPr="00CC3D3E">
        <w:rPr>
          <w:rFonts w:eastAsia="맑은 고딕"/>
          <w:lang w:val="en-US" w:eastAsia="ko-KR"/>
        </w:rPr>
        <w:t>.</w:t>
      </w:r>
    </w:p>
    <w:p w14:paraId="29DE1016" w14:textId="7B767A22" w:rsidR="000168DE" w:rsidRDefault="000168DE" w:rsidP="000168DE">
      <w:pPr>
        <w:pStyle w:val="1"/>
        <w:rPr>
          <w:lang w:val="en-US"/>
        </w:rPr>
      </w:pPr>
      <w:r>
        <w:rPr>
          <w:lang w:val="en-US"/>
        </w:rPr>
        <w:t>2</w:t>
      </w:r>
      <w:r>
        <w:rPr>
          <w:lang w:val="en-US"/>
        </w:rPr>
        <w:tab/>
        <w:t>Discussion</w:t>
      </w:r>
    </w:p>
    <w:p w14:paraId="24463F64" w14:textId="11468963" w:rsidR="007A4818" w:rsidRDefault="007A4818" w:rsidP="007A4818">
      <w:pPr>
        <w:pStyle w:val="3"/>
        <w:rPr>
          <w:rFonts w:eastAsia="맑은 고딕"/>
          <w:lang w:val="en-US" w:eastAsia="ko-KR"/>
        </w:rPr>
      </w:pPr>
      <w:r>
        <w:rPr>
          <w:rFonts w:eastAsia="맑은 고딕" w:hint="eastAsia"/>
          <w:lang w:val="en-US" w:eastAsia="ko-KR"/>
        </w:rPr>
        <w:t>2</w:t>
      </w:r>
      <w:r>
        <w:rPr>
          <w:rFonts w:eastAsia="맑은 고딕"/>
          <w:lang w:val="en-US" w:eastAsia="ko-KR"/>
        </w:rPr>
        <w:t>.1</w:t>
      </w:r>
      <w:r>
        <w:rPr>
          <w:rFonts w:eastAsia="맑은 고딕"/>
          <w:lang w:val="en-US" w:eastAsia="ko-KR"/>
        </w:rPr>
        <w:tab/>
        <w:t>Device types</w:t>
      </w:r>
    </w:p>
    <w:p w14:paraId="56985EE0" w14:textId="352C9FFD" w:rsidR="00275910" w:rsidRDefault="002F4713" w:rsidP="00275910">
      <w:pPr>
        <w:rPr>
          <w:rFonts w:eastAsia="맑은 고딕"/>
          <w:lang w:val="en-US" w:eastAsia="ko-KR"/>
        </w:rPr>
      </w:pPr>
      <w:r>
        <w:rPr>
          <w:rFonts w:eastAsia="맑은 고딕" w:hint="eastAsia"/>
          <w:lang w:val="en-US" w:eastAsia="ko-KR"/>
        </w:rPr>
        <w:t xml:space="preserve">Starting </w:t>
      </w:r>
      <w:r w:rsidR="00222F4D">
        <w:rPr>
          <w:rFonts w:eastAsia="맑은 고딕" w:hint="eastAsia"/>
          <w:lang w:val="en-US" w:eastAsia="ko-KR"/>
        </w:rPr>
        <w:t>with</w:t>
      </w:r>
      <w:r w:rsidR="00222F4D">
        <w:rPr>
          <w:rFonts w:eastAsia="맑은 고딕"/>
          <w:lang w:val="en-US" w:eastAsia="ko-KR"/>
        </w:rPr>
        <w:t xml:space="preserve"> </w:t>
      </w:r>
      <w:r w:rsidR="008261F5" w:rsidRPr="008261F5">
        <w:rPr>
          <w:rFonts w:eastAsia="맑은 고딕"/>
          <w:lang w:val="en-US" w:eastAsia="ko-KR"/>
        </w:rPr>
        <w:t xml:space="preserve">5G, a wide variety of device types have emerged, and </w:t>
      </w:r>
      <w:r w:rsidR="00222F4D">
        <w:rPr>
          <w:rFonts w:eastAsia="맑은 고딕"/>
          <w:lang w:val="en-US" w:eastAsia="ko-KR"/>
        </w:rPr>
        <w:t xml:space="preserve">the </w:t>
      </w:r>
      <w:r w:rsidR="008261F5" w:rsidRPr="008261F5">
        <w:rPr>
          <w:rFonts w:eastAsia="맑은 고딕"/>
          <w:lang w:val="en-US" w:eastAsia="ko-KR"/>
        </w:rPr>
        <w:t xml:space="preserve">5G system has defined and implemented functionalities specifically tailored to support the diversity for device types. With the evolution to 6G, an even broader range of device types is anticipated. </w:t>
      </w:r>
      <w:r w:rsidR="00275910">
        <w:rPr>
          <w:rFonts w:eastAsia="맑은 고딕"/>
          <w:lang w:val="en-US" w:eastAsia="ko-KR"/>
        </w:rPr>
        <w:t xml:space="preserve">In principle, 6GR study </w:t>
      </w:r>
      <w:r w:rsidR="00944679">
        <w:rPr>
          <w:rFonts w:eastAsia="맑은 고딕"/>
          <w:lang w:val="en-US" w:eastAsia="ko-KR"/>
        </w:rPr>
        <w:t xml:space="preserve">aims </w:t>
      </w:r>
      <w:r w:rsidR="00222F4D">
        <w:rPr>
          <w:rFonts w:eastAsia="맑은 고딕"/>
          <w:lang w:val="en-US" w:eastAsia="ko-KR"/>
        </w:rPr>
        <w:t xml:space="preserve">to develop </w:t>
      </w:r>
      <w:r w:rsidR="00501714">
        <w:rPr>
          <w:rFonts w:eastAsia="맑은 고딕"/>
          <w:lang w:val="en-US" w:eastAsia="ko-KR"/>
        </w:rPr>
        <w:t xml:space="preserve">a </w:t>
      </w:r>
      <w:r w:rsidR="00275910">
        <w:rPr>
          <w:rFonts w:eastAsia="맑은 고딕"/>
          <w:lang w:val="en-US" w:eastAsia="ko-KR"/>
        </w:rPr>
        <w:t xml:space="preserve">scalable and forward compatible 6G radio design </w:t>
      </w:r>
      <w:r w:rsidR="00222F4D">
        <w:rPr>
          <w:rFonts w:eastAsia="맑은 고딕"/>
          <w:lang w:val="en-US" w:eastAsia="ko-KR"/>
        </w:rPr>
        <w:t>capable of supporting</w:t>
      </w:r>
      <w:r w:rsidR="00275910">
        <w:rPr>
          <w:rFonts w:eastAsia="맑은 고딕"/>
          <w:lang w:val="en-US" w:eastAsia="ko-KR"/>
        </w:rPr>
        <w:t xml:space="preserve"> a wide range of device types</w:t>
      </w:r>
      <w:r w:rsidR="00222F4D">
        <w:rPr>
          <w:rFonts w:eastAsia="맑은 고딕"/>
          <w:lang w:val="en-US" w:eastAsia="ko-KR"/>
        </w:rPr>
        <w:t xml:space="preserve">. This involves establishing </w:t>
      </w:r>
      <w:r w:rsidR="00275910">
        <w:rPr>
          <w:rFonts w:eastAsia="맑은 고딕"/>
          <w:lang w:val="en-US" w:eastAsia="ko-KR"/>
        </w:rPr>
        <w:t xml:space="preserve">a common 6G radio </w:t>
      </w:r>
      <w:r w:rsidR="00FD539F">
        <w:rPr>
          <w:rFonts w:eastAsia="맑은 고딕"/>
          <w:lang w:val="en-US" w:eastAsia="ko-KR"/>
        </w:rPr>
        <w:t xml:space="preserve">framework </w:t>
      </w:r>
      <w:r w:rsidR="004348B2">
        <w:rPr>
          <w:rFonts w:eastAsia="맑은 고딕"/>
          <w:lang w:val="en-US" w:eastAsia="ko-KR"/>
        </w:rPr>
        <w:t xml:space="preserve">that accommodates various </w:t>
      </w:r>
      <w:r w:rsidR="00FD539F">
        <w:rPr>
          <w:rFonts w:eastAsia="맑은 고딕"/>
          <w:lang w:val="en-US" w:eastAsia="ko-KR"/>
        </w:rPr>
        <w:t>device capabilities,</w:t>
      </w:r>
      <w:r w:rsidR="00222F4D">
        <w:rPr>
          <w:rFonts w:eastAsia="맑은 고딕"/>
          <w:lang w:val="en-US" w:eastAsia="ko-KR"/>
        </w:rPr>
        <w:t xml:space="preserve"> ranging</w:t>
      </w:r>
      <w:r w:rsidR="00FD539F">
        <w:rPr>
          <w:rFonts w:eastAsia="맑은 고딕"/>
          <w:lang w:val="en-US" w:eastAsia="ko-KR"/>
        </w:rPr>
        <w:t xml:space="preserve"> from </w:t>
      </w:r>
      <w:proofErr w:type="spellStart"/>
      <w:r w:rsidR="00FD539F">
        <w:rPr>
          <w:rFonts w:eastAsia="맑은 고딕"/>
          <w:lang w:val="en-US" w:eastAsia="ko-KR"/>
        </w:rPr>
        <w:t>IoT</w:t>
      </w:r>
      <w:proofErr w:type="spellEnd"/>
      <w:r w:rsidR="00FD539F">
        <w:rPr>
          <w:rFonts w:eastAsia="맑은 고딕"/>
          <w:lang w:val="en-US" w:eastAsia="ko-KR"/>
        </w:rPr>
        <w:t xml:space="preserve"> devices to high</w:t>
      </w:r>
      <w:r w:rsidR="00222F4D">
        <w:rPr>
          <w:rFonts w:eastAsia="맑은 고딕"/>
          <w:lang w:val="en-US" w:eastAsia="ko-KR"/>
        </w:rPr>
        <w:t>-</w:t>
      </w:r>
      <w:r w:rsidR="00FD539F">
        <w:rPr>
          <w:rFonts w:eastAsia="맑은 고딕"/>
          <w:lang w:val="en-US" w:eastAsia="ko-KR"/>
        </w:rPr>
        <w:t xml:space="preserve">performance </w:t>
      </w:r>
      <w:proofErr w:type="spellStart"/>
      <w:r w:rsidR="00FD539F">
        <w:rPr>
          <w:rFonts w:eastAsia="맑은 고딕"/>
          <w:lang w:val="en-US" w:eastAsia="ko-KR"/>
        </w:rPr>
        <w:t>eMBB</w:t>
      </w:r>
      <w:proofErr w:type="spellEnd"/>
      <w:r w:rsidR="00FD539F">
        <w:rPr>
          <w:rFonts w:eastAsia="맑은 고딕"/>
          <w:lang w:val="en-US" w:eastAsia="ko-KR"/>
        </w:rPr>
        <w:t xml:space="preserve"> UEs </w:t>
      </w:r>
      <w:r w:rsidR="00222F4D">
        <w:rPr>
          <w:rFonts w:eastAsia="맑은 고딕"/>
          <w:lang w:val="en-US" w:eastAsia="ko-KR"/>
        </w:rPr>
        <w:t>such as</w:t>
      </w:r>
      <w:r w:rsidR="00FD539F">
        <w:rPr>
          <w:rFonts w:eastAsia="맑은 고딕"/>
          <w:lang w:val="en-US" w:eastAsia="ko-KR"/>
        </w:rPr>
        <w:t xml:space="preserve"> FWA devices</w:t>
      </w:r>
      <w:r w:rsidR="00222F4D">
        <w:rPr>
          <w:rFonts w:eastAsia="맑은 고딕"/>
          <w:lang w:val="en-US" w:eastAsia="ko-KR"/>
        </w:rPr>
        <w:t xml:space="preserve">. Such a framework ensures that the network remains adaptable </w:t>
      </w:r>
      <w:r w:rsidR="00FD539F">
        <w:rPr>
          <w:rFonts w:eastAsia="맑은 고딕"/>
          <w:lang w:val="en-US" w:eastAsia="ko-KR"/>
        </w:rPr>
        <w:t>to evolving use cases without requiring significant hardware</w:t>
      </w:r>
      <w:r w:rsidR="00342F91">
        <w:rPr>
          <w:rFonts w:eastAsia="맑은 고딕"/>
          <w:lang w:val="en-US" w:eastAsia="ko-KR"/>
        </w:rPr>
        <w:t xml:space="preserve"> redesigns</w:t>
      </w:r>
    </w:p>
    <w:p w14:paraId="5DE05EC4" w14:textId="6AF718AE" w:rsidR="00332F35" w:rsidRDefault="00332F35" w:rsidP="00275910">
      <w:pPr>
        <w:rPr>
          <w:rFonts w:eastAsia="맑은 고딕"/>
          <w:lang w:val="en-US" w:eastAsia="ko-KR"/>
        </w:rPr>
      </w:pPr>
      <w:r>
        <w:rPr>
          <w:rFonts w:eastAsia="맑은 고딕"/>
          <w:lang w:val="en-US" w:eastAsia="ko-KR"/>
        </w:rPr>
        <w:t xml:space="preserve">RAN2 can study 6GR design </w:t>
      </w:r>
      <w:r w:rsidR="00342F91">
        <w:rPr>
          <w:rFonts w:eastAsia="맑은 고딕"/>
          <w:lang w:val="en-US" w:eastAsia="ko-KR"/>
        </w:rPr>
        <w:t xml:space="preserve">focused on RRC configuration and </w:t>
      </w:r>
      <w:proofErr w:type="spellStart"/>
      <w:r>
        <w:rPr>
          <w:rFonts w:eastAsia="맑은 고딕"/>
          <w:lang w:val="en-US" w:eastAsia="ko-KR"/>
        </w:rPr>
        <w:t>signa</w:t>
      </w:r>
      <w:r w:rsidR="004238CE">
        <w:rPr>
          <w:rFonts w:eastAsia="맑은 고딕"/>
          <w:lang w:val="en-US" w:eastAsia="ko-KR"/>
        </w:rPr>
        <w:t>l</w:t>
      </w:r>
      <w:r>
        <w:rPr>
          <w:rFonts w:eastAsia="맑은 고딕"/>
          <w:lang w:val="en-US" w:eastAsia="ko-KR"/>
        </w:rPr>
        <w:t>ling</w:t>
      </w:r>
      <w:proofErr w:type="spellEnd"/>
      <w:r>
        <w:rPr>
          <w:rFonts w:eastAsia="맑은 고딕"/>
          <w:lang w:val="en-US" w:eastAsia="ko-KR"/>
        </w:rPr>
        <w:t xml:space="preserve"> improvements</w:t>
      </w:r>
      <w:r w:rsidR="00342F91">
        <w:rPr>
          <w:rFonts w:eastAsia="맑은 고딕"/>
          <w:lang w:val="en-US" w:eastAsia="ko-KR"/>
        </w:rPr>
        <w:t>, taking into account the d</w:t>
      </w:r>
      <w:r>
        <w:rPr>
          <w:rFonts w:eastAsia="맑은 고딕"/>
          <w:lang w:val="en-US" w:eastAsia="ko-KR"/>
        </w:rPr>
        <w:t>ivers</w:t>
      </w:r>
      <w:r w:rsidR="004348B2">
        <w:rPr>
          <w:rFonts w:eastAsia="맑은 고딕"/>
          <w:lang w:val="en-US" w:eastAsia="ko-KR"/>
        </w:rPr>
        <w:t>ity</w:t>
      </w:r>
      <w:r>
        <w:rPr>
          <w:rFonts w:eastAsia="맑은 고딕"/>
          <w:lang w:val="en-US" w:eastAsia="ko-KR"/>
        </w:rPr>
        <w:t xml:space="preserve"> </w:t>
      </w:r>
      <w:r w:rsidR="00342F91">
        <w:rPr>
          <w:rFonts w:eastAsia="맑은 고딕"/>
          <w:lang w:val="en-US" w:eastAsia="ko-KR"/>
        </w:rPr>
        <w:t xml:space="preserve">of </w:t>
      </w:r>
      <w:r>
        <w:rPr>
          <w:rFonts w:eastAsia="맑은 고딕"/>
          <w:lang w:val="en-US" w:eastAsia="ko-KR"/>
        </w:rPr>
        <w:t>device types</w:t>
      </w:r>
      <w:r w:rsidR="00342F91">
        <w:rPr>
          <w:rFonts w:eastAsia="맑은 고딕"/>
          <w:lang w:val="en-US" w:eastAsia="ko-KR"/>
        </w:rPr>
        <w:t xml:space="preserve">. This </w:t>
      </w:r>
      <w:r w:rsidR="000336CE">
        <w:rPr>
          <w:rFonts w:eastAsia="맑은 고딕"/>
          <w:lang w:val="en-US" w:eastAsia="ko-KR"/>
        </w:rPr>
        <w:t>includes</w:t>
      </w:r>
      <w:r w:rsidR="00342F91">
        <w:rPr>
          <w:rFonts w:eastAsia="맑은 고딕"/>
          <w:lang w:val="en-US" w:eastAsia="ko-KR"/>
        </w:rPr>
        <w:t xml:space="preserve"> </w:t>
      </w:r>
      <w:r w:rsidR="00C27112">
        <w:rPr>
          <w:rFonts w:eastAsia="맑은 고딕"/>
          <w:lang w:val="en-US" w:eastAsia="ko-KR"/>
        </w:rPr>
        <w:t>exploring</w:t>
      </w:r>
      <w:r w:rsidR="00046DAD">
        <w:rPr>
          <w:rFonts w:eastAsia="맑은 고딕"/>
          <w:lang w:val="en-US" w:eastAsia="ko-KR"/>
        </w:rPr>
        <w:t xml:space="preserve"> </w:t>
      </w:r>
      <w:r>
        <w:rPr>
          <w:rFonts w:eastAsia="맑은 고딕"/>
          <w:lang w:val="en-US" w:eastAsia="ko-KR"/>
        </w:rPr>
        <w:t xml:space="preserve">modular RRC </w:t>
      </w:r>
      <w:r w:rsidR="00342F91">
        <w:rPr>
          <w:rFonts w:eastAsia="맑은 고딕"/>
          <w:lang w:val="en-US" w:eastAsia="ko-KR"/>
        </w:rPr>
        <w:t xml:space="preserve">designs </w:t>
      </w:r>
      <w:r w:rsidR="00E152BF">
        <w:rPr>
          <w:rFonts w:eastAsia="맑은 고딕"/>
          <w:lang w:val="en-US" w:eastAsia="ko-KR"/>
        </w:rPr>
        <w:t xml:space="preserve">that </w:t>
      </w:r>
      <w:r w:rsidR="000336CE">
        <w:rPr>
          <w:rFonts w:eastAsia="맑은 고딕"/>
          <w:lang w:val="en-US" w:eastAsia="ko-KR"/>
        </w:rPr>
        <w:t>optimized for</w:t>
      </w:r>
      <w:r w:rsidR="00E152BF">
        <w:rPr>
          <w:rFonts w:eastAsia="맑은 고딕"/>
          <w:lang w:val="en-US" w:eastAsia="ko-KR"/>
        </w:rPr>
        <w:t xml:space="preserve"> various</w:t>
      </w:r>
      <w:r w:rsidR="004348B2">
        <w:rPr>
          <w:rFonts w:eastAsia="맑은 고딕"/>
          <w:lang w:val="en-US" w:eastAsia="ko-KR"/>
        </w:rPr>
        <w:t xml:space="preserve"> </w:t>
      </w:r>
      <w:r>
        <w:rPr>
          <w:rFonts w:eastAsia="맑은 고딕"/>
          <w:lang w:val="en-US" w:eastAsia="ko-KR"/>
        </w:rPr>
        <w:t>device types or verticals</w:t>
      </w:r>
      <w:r w:rsidR="004348B2">
        <w:rPr>
          <w:rFonts w:eastAsia="맑은 고딕"/>
          <w:lang w:val="en-US" w:eastAsia="ko-KR"/>
        </w:rPr>
        <w:t xml:space="preserve"> in </w:t>
      </w:r>
      <w:r w:rsidR="00E152BF">
        <w:rPr>
          <w:rFonts w:eastAsia="맑은 고딕"/>
          <w:lang w:val="en-US" w:eastAsia="ko-KR"/>
        </w:rPr>
        <w:t xml:space="preserve">a </w:t>
      </w:r>
      <w:r w:rsidR="004348B2">
        <w:rPr>
          <w:rFonts w:eastAsia="맑은 고딕"/>
          <w:lang w:val="en-US" w:eastAsia="ko-KR"/>
        </w:rPr>
        <w:t>scalable manner</w:t>
      </w:r>
      <w:r>
        <w:rPr>
          <w:rFonts w:eastAsia="맑은 고딕"/>
          <w:lang w:val="en-US" w:eastAsia="ko-KR"/>
        </w:rPr>
        <w:t>. In this paper, we</w:t>
      </w:r>
      <w:r w:rsidR="00C27112">
        <w:rPr>
          <w:rFonts w:eastAsia="맑은 고딕"/>
          <w:lang w:val="en-US" w:eastAsia="ko-KR"/>
        </w:rPr>
        <w:t xml:space="preserve"> aim to </w:t>
      </w:r>
      <w:r>
        <w:rPr>
          <w:rFonts w:eastAsia="맑은 고딕"/>
          <w:lang w:val="en-US" w:eastAsia="ko-KR"/>
        </w:rPr>
        <w:t>discuss</w:t>
      </w:r>
      <w:r w:rsidR="007632D5">
        <w:rPr>
          <w:rFonts w:eastAsia="맑은 고딕"/>
          <w:lang w:val="en-US" w:eastAsia="ko-KR"/>
        </w:rPr>
        <w:t xml:space="preserve"> how diverse device types can </w:t>
      </w:r>
      <w:r w:rsidR="004348B2">
        <w:rPr>
          <w:rFonts w:eastAsia="맑은 고딕"/>
          <w:lang w:val="en-US" w:eastAsia="ko-KR"/>
        </w:rPr>
        <w:t xml:space="preserve">effectively </w:t>
      </w:r>
      <w:r w:rsidR="007632D5">
        <w:rPr>
          <w:rFonts w:eastAsia="맑은 고딕"/>
          <w:lang w:val="en-US" w:eastAsia="ko-KR"/>
        </w:rPr>
        <w:t xml:space="preserve">work with </w:t>
      </w:r>
      <w:r>
        <w:rPr>
          <w:rFonts w:eastAsia="맑은 고딕"/>
          <w:lang w:val="en-US" w:eastAsia="ko-KR"/>
        </w:rPr>
        <w:t xml:space="preserve">UE capability </w:t>
      </w:r>
      <w:proofErr w:type="spellStart"/>
      <w:r>
        <w:rPr>
          <w:rFonts w:eastAsia="맑은 고딕"/>
          <w:lang w:val="en-US" w:eastAsia="ko-KR"/>
        </w:rPr>
        <w:t>signa</w:t>
      </w:r>
      <w:r w:rsidR="00530D81">
        <w:rPr>
          <w:rFonts w:eastAsia="맑은 고딕"/>
          <w:lang w:val="en-US" w:eastAsia="ko-KR"/>
        </w:rPr>
        <w:t>l</w:t>
      </w:r>
      <w:r>
        <w:rPr>
          <w:rFonts w:eastAsia="맑은 고딕"/>
          <w:lang w:val="en-US" w:eastAsia="ko-KR"/>
        </w:rPr>
        <w:t>ling</w:t>
      </w:r>
      <w:proofErr w:type="spellEnd"/>
      <w:r>
        <w:rPr>
          <w:rFonts w:eastAsia="맑은 고딕"/>
          <w:lang w:val="en-US" w:eastAsia="ko-KR"/>
        </w:rPr>
        <w:t>.</w:t>
      </w:r>
    </w:p>
    <w:p w14:paraId="35FA98CD" w14:textId="4B2E8DA3" w:rsidR="007A4818" w:rsidRDefault="007A4818" w:rsidP="007A4818">
      <w:pPr>
        <w:rPr>
          <w:rFonts w:eastAsia="맑은 고딕"/>
          <w:lang w:val="en-US" w:eastAsia="ko-KR"/>
        </w:rPr>
      </w:pPr>
      <w:r w:rsidRPr="009E5B89">
        <w:rPr>
          <w:rFonts w:eastAsia="맑은 고딕"/>
          <w:lang w:val="en-US" w:eastAsia="ko-KR"/>
        </w:rPr>
        <w:t xml:space="preserve">In LTE, UE categories are defined to specify maximum downlink and uplink data rates. To accommodate additional downlink and uplink data rates, further UE categories were introduced in LTE. Since LTE Release 12, specific categories for </w:t>
      </w:r>
      <w:proofErr w:type="spellStart"/>
      <w:r w:rsidRPr="009E5B89">
        <w:rPr>
          <w:rFonts w:eastAsia="맑은 고딕"/>
          <w:lang w:val="en-US" w:eastAsia="ko-KR"/>
        </w:rPr>
        <w:t>IoT</w:t>
      </w:r>
      <w:proofErr w:type="spellEnd"/>
      <w:r w:rsidRPr="009E5B89">
        <w:rPr>
          <w:rFonts w:eastAsia="맑은 고딕"/>
          <w:lang w:val="en-US" w:eastAsia="ko-KR"/>
        </w:rPr>
        <w:t xml:space="preserve"> devices, such as LTE Cat 0, LTE-M, and LTE Cat 1bis, have been defined. By LTE Release 18, a total of 26 downlink categories and 26 uplink categories have been specified. Building on lessons learned from LTE, 5G NR adopts a distinct approach by using an equation based on the number of aggregated carriers within a UE’s supported bands or band combinations to calculate maximum downlink and uplink data rates, rather than defining specific UE categories. Additionally, 5G NR introduced a feature set framework to represent a collection of features associated with a particular band. However, the concept of features and feature sets in 5G NR is insufficient to specify discrete </w:t>
      </w:r>
      <w:proofErr w:type="spellStart"/>
      <w:r w:rsidRPr="009E5B89">
        <w:rPr>
          <w:rFonts w:eastAsia="맑은 고딕"/>
          <w:lang w:val="en-US" w:eastAsia="ko-KR"/>
        </w:rPr>
        <w:t>IoT</w:t>
      </w:r>
      <w:proofErr w:type="spellEnd"/>
      <w:r w:rsidRPr="009E5B89">
        <w:rPr>
          <w:rFonts w:eastAsia="맑은 고딕"/>
          <w:lang w:val="en-US" w:eastAsia="ko-KR"/>
        </w:rPr>
        <w:t xml:space="preserve"> devices.</w:t>
      </w:r>
    </w:p>
    <w:p w14:paraId="69C4B029" w14:textId="4FAC7288" w:rsidR="007A4818" w:rsidRDefault="007A4818" w:rsidP="007A4818">
      <w:pPr>
        <w:rPr>
          <w:rFonts w:eastAsia="맑은 고딕"/>
          <w:lang w:val="en-US" w:eastAsia="ko-KR"/>
        </w:rPr>
      </w:pPr>
      <w:r>
        <w:rPr>
          <w:rFonts w:eastAsia="맑은 고딕"/>
          <w:lang w:val="en-US" w:eastAsia="ko-KR"/>
        </w:rPr>
        <w:t xml:space="preserve">We think that </w:t>
      </w:r>
      <w:r w:rsidR="002B5ABB">
        <w:rPr>
          <w:rFonts w:eastAsia="맑은 고딕"/>
          <w:lang w:val="en-US" w:eastAsia="ko-KR"/>
        </w:rPr>
        <w:t xml:space="preserve">a </w:t>
      </w:r>
      <w:r>
        <w:rPr>
          <w:rFonts w:eastAsia="맑은 고딕"/>
          <w:lang w:val="en-US" w:eastAsia="ko-KR"/>
        </w:rPr>
        <w:t xml:space="preserve">UE category-like concept </w:t>
      </w:r>
      <w:r w:rsidR="002B5ABB">
        <w:rPr>
          <w:rFonts w:eastAsia="맑은 고딕"/>
          <w:lang w:val="en-US" w:eastAsia="ko-KR"/>
        </w:rPr>
        <w:t xml:space="preserve">could offer certain marketing advantages. </w:t>
      </w:r>
      <w:r>
        <w:rPr>
          <w:rFonts w:eastAsia="맑은 고딕"/>
          <w:lang w:val="en-US" w:eastAsia="ko-KR"/>
        </w:rPr>
        <w:t xml:space="preserve">For </w:t>
      </w:r>
      <w:r w:rsidR="002B5ABB">
        <w:rPr>
          <w:rFonts w:eastAsia="맑은 고딕"/>
          <w:lang w:val="en-US" w:eastAsia="ko-KR"/>
        </w:rPr>
        <w:t>example</w:t>
      </w:r>
      <w:r>
        <w:rPr>
          <w:rFonts w:eastAsia="맑은 고딕"/>
          <w:lang w:val="en-US" w:eastAsia="ko-KR"/>
        </w:rPr>
        <w:t xml:space="preserve">, LTE UE categories </w:t>
      </w:r>
      <w:r w:rsidR="002B5ABB">
        <w:rPr>
          <w:rFonts w:eastAsia="맑은 고딕"/>
          <w:lang w:val="en-US" w:eastAsia="ko-KR"/>
        </w:rPr>
        <w:t xml:space="preserve">indicate the </w:t>
      </w:r>
      <w:r>
        <w:rPr>
          <w:rFonts w:eastAsia="맑은 고딕"/>
          <w:lang w:val="en-US" w:eastAsia="ko-KR"/>
        </w:rPr>
        <w:t xml:space="preserve">downlink and uplink </w:t>
      </w:r>
      <w:r w:rsidR="002B5ABB">
        <w:rPr>
          <w:rFonts w:eastAsia="맑은 고딕"/>
          <w:lang w:val="en-US" w:eastAsia="ko-KR"/>
        </w:rPr>
        <w:t xml:space="preserve">data rates </w:t>
      </w:r>
      <w:r>
        <w:rPr>
          <w:rFonts w:eastAsia="맑은 고딕"/>
          <w:lang w:val="en-US" w:eastAsia="ko-KR"/>
        </w:rPr>
        <w:t xml:space="preserve">in LTE network. </w:t>
      </w:r>
      <w:r w:rsidR="002B5ABB">
        <w:rPr>
          <w:rFonts w:eastAsia="맑은 고딕"/>
          <w:lang w:val="en-US" w:eastAsia="ko-KR"/>
        </w:rPr>
        <w:t xml:space="preserve">Moreover, </w:t>
      </w:r>
      <w:proofErr w:type="spellStart"/>
      <w:r>
        <w:rPr>
          <w:rFonts w:eastAsia="맑은 고딕"/>
          <w:lang w:val="en-US" w:eastAsia="ko-KR"/>
        </w:rPr>
        <w:t>IoT</w:t>
      </w:r>
      <w:proofErr w:type="spellEnd"/>
      <w:r w:rsidR="00D8218C">
        <w:rPr>
          <w:rFonts w:eastAsia="맑은 고딕"/>
          <w:lang w:val="en-US" w:eastAsia="ko-KR"/>
        </w:rPr>
        <w:t xml:space="preserve"> device</w:t>
      </w:r>
      <w:r>
        <w:rPr>
          <w:rFonts w:eastAsia="맑은 고딕"/>
          <w:lang w:val="en-US" w:eastAsia="ko-KR"/>
        </w:rPr>
        <w:t xml:space="preserve"> specific categories </w:t>
      </w:r>
      <w:r w:rsidR="00D8218C">
        <w:rPr>
          <w:rFonts w:eastAsia="맑은 고딕"/>
          <w:lang w:val="en-US" w:eastAsia="ko-KR"/>
        </w:rPr>
        <w:t xml:space="preserve">in LTE allow for the representation of </w:t>
      </w:r>
      <w:proofErr w:type="spellStart"/>
      <w:r w:rsidR="00D8218C">
        <w:rPr>
          <w:rFonts w:eastAsia="맑은 고딕"/>
          <w:lang w:val="en-US" w:eastAsia="ko-KR"/>
        </w:rPr>
        <w:t>IoT</w:t>
      </w:r>
      <w:proofErr w:type="spellEnd"/>
      <w:r w:rsidR="00D8218C">
        <w:rPr>
          <w:rFonts w:eastAsia="맑은 고딕"/>
          <w:lang w:val="en-US" w:eastAsia="ko-KR"/>
        </w:rPr>
        <w:t xml:space="preserve"> features through </w:t>
      </w:r>
      <w:r>
        <w:rPr>
          <w:rFonts w:eastAsia="맑은 고딕"/>
          <w:lang w:val="en-US" w:eastAsia="ko-KR"/>
        </w:rPr>
        <w:t>corresponding UE categor</w:t>
      </w:r>
      <w:r w:rsidR="00D8218C">
        <w:rPr>
          <w:rFonts w:eastAsia="맑은 고딕"/>
          <w:lang w:val="en-US" w:eastAsia="ko-KR"/>
        </w:rPr>
        <w:t>ies</w:t>
      </w:r>
      <w:r>
        <w:rPr>
          <w:rFonts w:eastAsia="맑은 고딕"/>
          <w:lang w:val="en-US" w:eastAsia="ko-KR"/>
        </w:rPr>
        <w:t>. However</w:t>
      </w:r>
      <w:r w:rsidR="00D8218C">
        <w:rPr>
          <w:rFonts w:eastAsia="맑은 고딕"/>
          <w:lang w:val="en-US" w:eastAsia="ko-KR"/>
        </w:rPr>
        <w:t>, the LTE</w:t>
      </w:r>
      <w:r>
        <w:rPr>
          <w:rFonts w:eastAsia="맑은 고딕"/>
          <w:lang w:val="en-US" w:eastAsia="ko-KR"/>
        </w:rPr>
        <w:t xml:space="preserve"> UE category </w:t>
      </w:r>
      <w:r w:rsidR="00D8218C">
        <w:rPr>
          <w:rFonts w:eastAsia="맑은 고딕"/>
          <w:lang w:val="en-US" w:eastAsia="ko-KR"/>
        </w:rPr>
        <w:t>has</w:t>
      </w:r>
      <w:r>
        <w:rPr>
          <w:rFonts w:eastAsia="맑은 고딕"/>
          <w:lang w:val="en-US" w:eastAsia="ko-KR"/>
        </w:rPr>
        <w:t xml:space="preserve"> limitation</w:t>
      </w:r>
      <w:r w:rsidR="00D8218C">
        <w:rPr>
          <w:rFonts w:eastAsia="맑은 고딕"/>
          <w:lang w:val="en-US" w:eastAsia="ko-KR"/>
        </w:rPr>
        <w:t xml:space="preserve">s in fully representing the supported features for all </w:t>
      </w:r>
      <w:r>
        <w:rPr>
          <w:rFonts w:eastAsia="맑은 고딕"/>
          <w:lang w:val="en-US" w:eastAsia="ko-KR"/>
        </w:rPr>
        <w:t>device types.</w:t>
      </w:r>
    </w:p>
    <w:p w14:paraId="39A6FDDF" w14:textId="4359C42B" w:rsidR="007A4818" w:rsidRPr="009E5B89" w:rsidRDefault="007A4818" w:rsidP="007A4818">
      <w:pPr>
        <w:rPr>
          <w:rFonts w:eastAsia="맑은 고딕"/>
          <w:lang w:val="en-US" w:eastAsia="ko-KR"/>
        </w:rPr>
      </w:pPr>
      <w:r w:rsidRPr="005F7C62">
        <w:rPr>
          <w:b/>
          <w:bCs/>
          <w:lang w:eastAsia="zh-CN"/>
        </w:rPr>
        <w:t xml:space="preserve">Observation </w:t>
      </w:r>
      <w:r w:rsidR="000C024D">
        <w:rPr>
          <w:b/>
          <w:bCs/>
          <w:lang w:eastAsia="zh-CN"/>
        </w:rPr>
        <w:t>1</w:t>
      </w:r>
      <w:r w:rsidRPr="005F7C62">
        <w:rPr>
          <w:b/>
          <w:bCs/>
          <w:lang w:eastAsia="zh-CN"/>
        </w:rPr>
        <w:t xml:space="preserve">: </w:t>
      </w:r>
      <w:r w:rsidR="00D8218C">
        <w:rPr>
          <w:b/>
          <w:bCs/>
          <w:lang w:eastAsia="zh-CN"/>
        </w:rPr>
        <w:t xml:space="preserve">The LTE </w:t>
      </w:r>
      <w:r>
        <w:rPr>
          <w:b/>
          <w:bCs/>
          <w:lang w:eastAsia="zh-CN"/>
        </w:rPr>
        <w:t xml:space="preserve">UE category </w:t>
      </w:r>
      <w:r w:rsidR="00D8218C">
        <w:rPr>
          <w:b/>
          <w:bCs/>
          <w:lang w:eastAsia="zh-CN"/>
        </w:rPr>
        <w:t>has</w:t>
      </w:r>
      <w:r>
        <w:rPr>
          <w:b/>
          <w:bCs/>
          <w:lang w:eastAsia="zh-CN"/>
        </w:rPr>
        <w:t xml:space="preserve"> limitation</w:t>
      </w:r>
      <w:r w:rsidR="00D8218C">
        <w:rPr>
          <w:b/>
          <w:bCs/>
          <w:lang w:eastAsia="zh-CN"/>
        </w:rPr>
        <w:t>s</w:t>
      </w:r>
      <w:r>
        <w:rPr>
          <w:b/>
          <w:bCs/>
          <w:lang w:eastAsia="zh-CN"/>
        </w:rPr>
        <w:t xml:space="preserve"> </w:t>
      </w:r>
      <w:r w:rsidR="00D8218C">
        <w:rPr>
          <w:b/>
          <w:bCs/>
          <w:lang w:eastAsia="zh-CN"/>
        </w:rPr>
        <w:t xml:space="preserve">in accurately representing </w:t>
      </w:r>
      <w:r>
        <w:rPr>
          <w:b/>
          <w:bCs/>
          <w:lang w:eastAsia="zh-CN"/>
        </w:rPr>
        <w:t>features for all the device</w:t>
      </w:r>
      <w:r w:rsidR="00D8218C">
        <w:rPr>
          <w:b/>
          <w:bCs/>
          <w:lang w:eastAsia="zh-CN"/>
        </w:rPr>
        <w:t xml:space="preserve"> type</w:t>
      </w:r>
      <w:r>
        <w:rPr>
          <w:b/>
          <w:bCs/>
          <w:lang w:eastAsia="zh-CN"/>
        </w:rPr>
        <w:t>s.</w:t>
      </w:r>
    </w:p>
    <w:p w14:paraId="566619D8" w14:textId="04F1ACB6" w:rsidR="007A4818" w:rsidRDefault="007A4818" w:rsidP="007A4818">
      <w:pPr>
        <w:rPr>
          <w:rFonts w:eastAsia="맑은 고딕"/>
          <w:lang w:val="en-US" w:eastAsia="ko-KR"/>
        </w:rPr>
      </w:pPr>
      <w:r w:rsidRPr="009E5B89">
        <w:rPr>
          <w:rFonts w:eastAsia="맑은 고딕"/>
          <w:lang w:val="en-US" w:eastAsia="ko-KR"/>
        </w:rPr>
        <w:t xml:space="preserve">If a UE category-like concept is necessary for clear device type classification in the 6G system, it is essential to establish a product-oriented device classification by anchoring device requirements to real-world product groups rather than abstract use cases. This approach ensures that physical layer, </w:t>
      </w:r>
      <w:proofErr w:type="spellStart"/>
      <w:r w:rsidRPr="009E5B89">
        <w:rPr>
          <w:rFonts w:eastAsia="맑은 고딕"/>
          <w:lang w:val="en-US" w:eastAsia="ko-KR"/>
        </w:rPr>
        <w:t>signa</w:t>
      </w:r>
      <w:r>
        <w:rPr>
          <w:rFonts w:eastAsia="맑은 고딕"/>
          <w:lang w:val="en-US" w:eastAsia="ko-KR"/>
        </w:rPr>
        <w:t>l</w:t>
      </w:r>
      <w:r w:rsidRPr="009E5B89">
        <w:rPr>
          <w:rFonts w:eastAsia="맑은 고딕"/>
          <w:lang w:val="en-US" w:eastAsia="ko-KR"/>
        </w:rPr>
        <w:t>ling</w:t>
      </w:r>
      <w:proofErr w:type="spellEnd"/>
      <w:r w:rsidRPr="009E5B89">
        <w:rPr>
          <w:rFonts w:eastAsia="맑은 고딕"/>
          <w:lang w:val="en-US" w:eastAsia="ko-KR"/>
        </w:rPr>
        <w:t xml:space="preserve">, and architectural designs remain practical and </w:t>
      </w:r>
      <w:r w:rsidRPr="000C024D">
        <w:rPr>
          <w:rFonts w:eastAsia="맑은 고딕"/>
          <w:lang w:val="en-US" w:eastAsia="ko-KR"/>
        </w:rPr>
        <w:t xml:space="preserve">scalable. Table </w:t>
      </w:r>
      <w:r w:rsidR="000C024D" w:rsidRPr="000C024D">
        <w:rPr>
          <w:rFonts w:eastAsia="맑은 고딕"/>
          <w:lang w:val="en-US" w:eastAsia="ko-KR"/>
        </w:rPr>
        <w:t>1</w:t>
      </w:r>
      <w:r w:rsidRPr="000C024D">
        <w:rPr>
          <w:rFonts w:eastAsia="맑은 고딕"/>
          <w:lang w:val="en-US" w:eastAsia="ko-KR"/>
        </w:rPr>
        <w:t xml:space="preserve"> presents an example of the classification of 6G device types. As shown in Table </w:t>
      </w:r>
      <w:r w:rsidR="000C024D" w:rsidRPr="000C024D">
        <w:rPr>
          <w:rFonts w:eastAsia="맑은 고딕"/>
          <w:lang w:val="en-US" w:eastAsia="ko-KR"/>
        </w:rPr>
        <w:t>1</w:t>
      </w:r>
      <w:r w:rsidRPr="000C024D">
        <w:rPr>
          <w:rFonts w:eastAsia="맑은 고딕"/>
          <w:lang w:val="en-US" w:eastAsia="ko-KR"/>
        </w:rPr>
        <w:t xml:space="preserve">, multiple 6G device types can be defined with distinctive key parameters to identify each device type’s requirements or capabilities. Note that the device type in Table </w:t>
      </w:r>
      <w:r w:rsidR="000C024D" w:rsidRPr="000C024D">
        <w:rPr>
          <w:rFonts w:eastAsia="맑은 고딕"/>
          <w:lang w:val="en-US" w:eastAsia="ko-KR"/>
        </w:rPr>
        <w:t>1</w:t>
      </w:r>
      <w:r w:rsidRPr="000C024D">
        <w:rPr>
          <w:rFonts w:eastAsia="맑은 고딕"/>
          <w:lang w:val="en-US" w:eastAsia="ko-KR"/>
        </w:rPr>
        <w:t xml:space="preserve"> is illustrative, and the</w:t>
      </w:r>
      <w:r w:rsidRPr="009E5B89">
        <w:rPr>
          <w:rFonts w:eastAsia="맑은 고딕"/>
          <w:lang w:val="en-US" w:eastAsia="ko-KR"/>
        </w:rPr>
        <w:t xml:space="preserve"> concrete classification for 6G device types must be specified through collaboration with RAN, RAN1, and RAN4.</w:t>
      </w:r>
    </w:p>
    <w:p w14:paraId="25FA5866" w14:textId="07E188ED" w:rsidR="007A4818" w:rsidRDefault="007A4818" w:rsidP="007A4818">
      <w:pPr>
        <w:pStyle w:val="af3"/>
        <w:keepNext/>
        <w:jc w:val="center"/>
      </w:pPr>
      <w:r w:rsidRPr="000C024D">
        <w:lastRenderedPageBreak/>
        <w:t xml:space="preserve">Table </w:t>
      </w:r>
      <w:r w:rsidR="000C024D" w:rsidRPr="000C024D">
        <w:t>1</w:t>
      </w:r>
      <w:r w:rsidRPr="000C024D">
        <w:t xml:space="preserve"> 6G device types</w:t>
      </w:r>
    </w:p>
    <w:tbl>
      <w:tblPr>
        <w:tblW w:w="9648" w:type="dxa"/>
        <w:shd w:val="clear" w:color="auto" w:fill="FFFFFF"/>
        <w:tblCellMar>
          <w:left w:w="0" w:type="dxa"/>
          <w:right w:w="0" w:type="dxa"/>
        </w:tblCellMar>
        <w:tblLook w:val="04A0" w:firstRow="1" w:lastRow="0" w:firstColumn="1" w:lastColumn="0" w:noHBand="0" w:noVBand="1"/>
      </w:tblPr>
      <w:tblGrid>
        <w:gridCol w:w="1092"/>
        <w:gridCol w:w="1711"/>
        <w:gridCol w:w="1711"/>
        <w:gridCol w:w="1711"/>
        <w:gridCol w:w="1711"/>
        <w:gridCol w:w="1712"/>
      </w:tblGrid>
      <w:tr w:rsidR="007A4818" w:rsidRPr="00AD6E7A" w14:paraId="59ACB50E" w14:textId="77777777" w:rsidTr="00891886">
        <w:trPr>
          <w:trHeight w:val="25"/>
        </w:trPr>
        <w:tc>
          <w:tcPr>
            <w:tcW w:w="109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01E0E3C" w14:textId="77777777" w:rsidR="007A4818" w:rsidRPr="00AD6E7A" w:rsidRDefault="007A4818" w:rsidP="00891886">
            <w:pPr>
              <w:spacing w:after="0"/>
              <w:ind w:left="150"/>
              <w:textAlignment w:val="top"/>
              <w:rPr>
                <w:lang w:val="en-US" w:eastAsia="ko-KR"/>
              </w:rPr>
            </w:pPr>
            <w:r w:rsidRPr="00AD6E7A">
              <w:rPr>
                <w:lang w:val="en-US" w:eastAsia="ko-KR"/>
              </w:rPr>
              <w:t>Parameter list</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C14CAB8" w14:textId="77777777" w:rsidR="007A4818" w:rsidRDefault="007A4818" w:rsidP="00891886">
            <w:pPr>
              <w:spacing w:after="0"/>
              <w:ind w:left="150" w:rightChars="124" w:right="248"/>
              <w:textAlignment w:val="top"/>
              <w:rPr>
                <w:lang w:val="en-US" w:eastAsia="ko-KR"/>
              </w:rPr>
            </w:pPr>
            <w:r w:rsidRPr="00AD6E7A">
              <w:rPr>
                <w:lang w:val="en-US" w:eastAsia="ko-KR"/>
              </w:rPr>
              <w:t>Type IV</w:t>
            </w:r>
          </w:p>
          <w:p w14:paraId="74B1D426" w14:textId="77777777" w:rsidR="007A4818" w:rsidRPr="00AD6E7A" w:rsidRDefault="007A4818" w:rsidP="00891886">
            <w:pPr>
              <w:spacing w:after="0"/>
              <w:ind w:left="150" w:rightChars="124" w:right="248"/>
              <w:textAlignment w:val="top"/>
              <w:rPr>
                <w:rFonts w:eastAsia="맑은 고딕"/>
                <w:lang w:val="en-US" w:eastAsia="ko-KR"/>
              </w:rPr>
            </w:pPr>
            <w:r>
              <w:rPr>
                <w:lang w:val="en-US" w:eastAsia="ko-KR"/>
              </w:rPr>
              <w:t>(FWA)</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524B7CE" w14:textId="77777777" w:rsidR="007A4818" w:rsidRPr="00AD6E7A" w:rsidRDefault="007A4818" w:rsidP="00891886">
            <w:pPr>
              <w:spacing w:after="0"/>
              <w:ind w:left="150"/>
              <w:textAlignment w:val="top"/>
              <w:rPr>
                <w:rFonts w:eastAsia="굴림"/>
                <w:lang w:val="en-US" w:eastAsia="ko-KR"/>
              </w:rPr>
            </w:pPr>
            <w:r w:rsidRPr="00AD6E7A">
              <w:rPr>
                <w:rFonts w:eastAsia="굴림"/>
                <w:lang w:val="en-US" w:eastAsia="ko-KR"/>
              </w:rPr>
              <w:t>Type III</w:t>
            </w:r>
            <w:r>
              <w:rPr>
                <w:rFonts w:eastAsia="굴림"/>
                <w:lang w:val="en-US" w:eastAsia="ko-KR"/>
              </w:rPr>
              <w:t xml:space="preserve"> (Smartphone)</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AC395E" w14:textId="77777777" w:rsidR="007A4818" w:rsidRPr="00AD6E7A" w:rsidRDefault="007A4818" w:rsidP="00891886">
            <w:pPr>
              <w:spacing w:after="0"/>
              <w:ind w:left="150"/>
              <w:textAlignment w:val="top"/>
              <w:rPr>
                <w:rFonts w:eastAsia="굴림"/>
                <w:lang w:val="en-US" w:eastAsia="ko-KR"/>
              </w:rPr>
            </w:pPr>
            <w:r w:rsidRPr="00AD6E7A">
              <w:rPr>
                <w:rFonts w:eastAsia="굴림"/>
                <w:lang w:val="en-US" w:eastAsia="ko-KR"/>
              </w:rPr>
              <w:t>Type II</w:t>
            </w:r>
            <w:r>
              <w:rPr>
                <w:rFonts w:eastAsia="굴림"/>
                <w:lang w:val="en-US" w:eastAsia="ko-KR"/>
              </w:rPr>
              <w:t xml:space="preserve"> (Wearable)</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621BBB2" w14:textId="77777777" w:rsidR="007A4818" w:rsidRDefault="007A4818" w:rsidP="00891886">
            <w:pPr>
              <w:spacing w:after="0"/>
              <w:ind w:left="150"/>
              <w:textAlignment w:val="top"/>
              <w:rPr>
                <w:rFonts w:eastAsia="굴림"/>
                <w:lang w:val="en-US" w:eastAsia="ko-KR"/>
              </w:rPr>
            </w:pPr>
            <w:r w:rsidRPr="00AD6E7A">
              <w:rPr>
                <w:rFonts w:eastAsia="굴림"/>
                <w:lang w:val="en-US" w:eastAsia="ko-KR"/>
              </w:rPr>
              <w:t>Type I</w:t>
            </w:r>
            <w:r>
              <w:rPr>
                <w:rFonts w:eastAsia="굴림"/>
                <w:lang w:val="en-US" w:eastAsia="ko-KR"/>
              </w:rPr>
              <w:t xml:space="preserve"> </w:t>
            </w:r>
          </w:p>
          <w:p w14:paraId="572A4865" w14:textId="77777777" w:rsidR="007A4818" w:rsidRPr="00AD6E7A" w:rsidRDefault="007A4818" w:rsidP="00891886">
            <w:pPr>
              <w:spacing w:after="0"/>
              <w:ind w:left="150"/>
              <w:textAlignment w:val="top"/>
              <w:rPr>
                <w:rFonts w:eastAsia="굴림"/>
                <w:lang w:val="en-US" w:eastAsia="ko-KR"/>
              </w:rPr>
            </w:pPr>
            <w:r>
              <w:rPr>
                <w:rFonts w:eastAsia="굴림"/>
                <w:lang w:val="en-US" w:eastAsia="ko-KR"/>
              </w:rPr>
              <w:t>(</w:t>
            </w:r>
            <w:proofErr w:type="spellStart"/>
            <w:r>
              <w:rPr>
                <w:rFonts w:eastAsia="굴림"/>
                <w:lang w:val="en-US" w:eastAsia="ko-KR"/>
              </w:rPr>
              <w:t>IoT</w:t>
            </w:r>
            <w:proofErr w:type="spellEnd"/>
            <w:r>
              <w:rPr>
                <w:rFonts w:eastAsia="굴림"/>
                <w:lang w:val="en-US" w:eastAsia="ko-KR"/>
              </w:rPr>
              <w:t>)</w:t>
            </w:r>
          </w:p>
        </w:tc>
        <w:tc>
          <w:tcPr>
            <w:tcW w:w="1712" w:type="dxa"/>
            <w:tcBorders>
              <w:top w:val="single" w:sz="4" w:space="0" w:color="auto"/>
              <w:left w:val="single" w:sz="4" w:space="0" w:color="auto"/>
              <w:bottom w:val="single" w:sz="4" w:space="0" w:color="auto"/>
              <w:right w:val="single" w:sz="4" w:space="0" w:color="auto"/>
            </w:tcBorders>
            <w:shd w:val="clear" w:color="auto" w:fill="FFFFFF"/>
            <w:hideMark/>
          </w:tcPr>
          <w:p w14:paraId="0C283565" w14:textId="77777777" w:rsidR="007A4818" w:rsidRDefault="007A4818" w:rsidP="00891886">
            <w:pPr>
              <w:spacing w:after="0"/>
              <w:ind w:left="150"/>
              <w:jc w:val="both"/>
              <w:textAlignment w:val="top"/>
              <w:rPr>
                <w:rFonts w:eastAsia="굴림"/>
                <w:lang w:val="en-US" w:eastAsia="ko-KR"/>
              </w:rPr>
            </w:pPr>
            <w:r>
              <w:rPr>
                <w:rFonts w:eastAsia="굴림"/>
                <w:lang w:val="en-US" w:eastAsia="ko-KR"/>
              </w:rPr>
              <w:t xml:space="preserve">NTN </w:t>
            </w:r>
          </w:p>
          <w:p w14:paraId="7D9509FA" w14:textId="77777777" w:rsidR="007A4818" w:rsidRPr="00AD6E7A" w:rsidRDefault="007A4818" w:rsidP="00891886">
            <w:pPr>
              <w:spacing w:after="0"/>
              <w:ind w:left="150"/>
              <w:jc w:val="both"/>
              <w:textAlignment w:val="top"/>
              <w:rPr>
                <w:rFonts w:eastAsia="굴림"/>
                <w:lang w:val="en-US" w:eastAsia="ko-KR"/>
              </w:rPr>
            </w:pPr>
            <w:r>
              <w:rPr>
                <w:rFonts w:eastAsia="굴림"/>
                <w:lang w:val="en-US" w:eastAsia="ko-KR"/>
              </w:rPr>
              <w:t>(if applicable)</w:t>
            </w:r>
          </w:p>
        </w:tc>
      </w:tr>
      <w:tr w:rsidR="007A4818" w:rsidRPr="00AD6E7A" w14:paraId="1FBC36FE" w14:textId="77777777" w:rsidTr="00891886">
        <w:trPr>
          <w:trHeight w:val="57"/>
        </w:trPr>
        <w:tc>
          <w:tcPr>
            <w:tcW w:w="1092" w:type="dxa"/>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51AAB007" w14:textId="77777777" w:rsidR="007A4818" w:rsidRDefault="007A4818" w:rsidP="00891886">
            <w:pPr>
              <w:spacing w:after="0"/>
              <w:ind w:left="150"/>
              <w:textAlignment w:val="top"/>
              <w:rPr>
                <w:lang w:val="en-US" w:eastAsia="ko-KR"/>
              </w:rPr>
            </w:pPr>
            <w:r w:rsidRPr="00AD6E7A">
              <w:rPr>
                <w:lang w:val="en-US" w:eastAsia="ko-KR"/>
              </w:rPr>
              <w:t xml:space="preserve">TX </w:t>
            </w:r>
          </w:p>
          <w:p w14:paraId="1C2FE37F" w14:textId="77777777" w:rsidR="007A4818" w:rsidRPr="00AD6E7A" w:rsidRDefault="007A4818" w:rsidP="00891886">
            <w:pPr>
              <w:spacing w:after="0"/>
              <w:ind w:left="150"/>
              <w:textAlignment w:val="top"/>
              <w:rPr>
                <w:lang w:val="en-US" w:eastAsia="ko-KR"/>
              </w:rPr>
            </w:pPr>
            <w:r w:rsidRPr="00AD6E7A">
              <w:rPr>
                <w:lang w:val="en-US" w:eastAsia="ko-KR"/>
              </w:rPr>
              <w:t>antenna</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743748A3" w14:textId="77777777" w:rsidR="007A4818" w:rsidRPr="00AD6E7A" w:rsidRDefault="007A4818" w:rsidP="00891886">
            <w:pPr>
              <w:spacing w:after="0"/>
              <w:ind w:left="150" w:rightChars="124" w:right="248"/>
              <w:textAlignment w:val="top"/>
              <w:rPr>
                <w:lang w:val="en-US" w:eastAsia="ko-KR"/>
              </w:rPr>
            </w:pPr>
            <w:r w:rsidRPr="00AD6E7A">
              <w:rPr>
                <w:lang w:val="en-US" w:eastAsia="ko-KR"/>
              </w:rPr>
              <w:t>1-4Tx (depending on FRs)</w:t>
            </w:r>
          </w:p>
          <w:p w14:paraId="07EA9CB0" w14:textId="77777777" w:rsidR="007A4818" w:rsidRPr="00AD6E7A" w:rsidRDefault="007A4818" w:rsidP="00891886">
            <w:pPr>
              <w:spacing w:after="0"/>
              <w:ind w:left="150" w:rightChars="124" w:right="248"/>
              <w:textAlignment w:val="top"/>
              <w:rPr>
                <w:lang w:val="en-US" w:eastAsia="ko-KR"/>
              </w:rPr>
            </w:pPr>
            <w:r w:rsidRPr="00AD6E7A">
              <w:rPr>
                <w:lang w:val="en-US" w:eastAsia="ko-KR"/>
              </w:rPr>
              <w:t>(Note: 2TX can be baseline)</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4E89CEFF" w14:textId="77777777" w:rsidR="007A4818" w:rsidRPr="00AD6E7A" w:rsidRDefault="007A4818" w:rsidP="00891886">
            <w:pPr>
              <w:spacing w:after="0"/>
              <w:ind w:left="150" w:rightChars="128" w:right="256"/>
              <w:textAlignment w:val="top"/>
              <w:rPr>
                <w:lang w:val="en-US" w:eastAsia="ko-KR"/>
              </w:rPr>
            </w:pPr>
            <w:r w:rsidRPr="00AD6E7A">
              <w:rPr>
                <w:lang w:val="en-US" w:eastAsia="ko-KR"/>
              </w:rPr>
              <w:t>1Tx baseline (for all FRs), up to 2Tx (optional)</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17D6FC48" w14:textId="77777777" w:rsidR="007A4818" w:rsidRPr="00AD6E7A" w:rsidRDefault="007A4818" w:rsidP="00891886">
            <w:pPr>
              <w:spacing w:after="0"/>
              <w:ind w:left="150"/>
              <w:textAlignment w:val="top"/>
              <w:rPr>
                <w:lang w:val="en-US" w:eastAsia="ko-KR"/>
              </w:rPr>
            </w:pPr>
            <w:r w:rsidRPr="00AD6E7A">
              <w:rPr>
                <w:lang w:val="en-US" w:eastAsia="ko-KR"/>
              </w:rPr>
              <w:t>1Tx</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2D99225C" w14:textId="77777777" w:rsidR="007A4818" w:rsidRPr="00AD6E7A" w:rsidRDefault="007A4818" w:rsidP="00891886">
            <w:pPr>
              <w:spacing w:after="0"/>
              <w:ind w:left="150" w:rightChars="66" w:right="132"/>
              <w:textAlignment w:val="top"/>
              <w:rPr>
                <w:lang w:val="en-US" w:eastAsia="ko-KR"/>
              </w:rPr>
            </w:pPr>
            <w:r w:rsidRPr="00AD6E7A">
              <w:rPr>
                <w:lang w:val="en-US" w:eastAsia="ko-KR"/>
              </w:rPr>
              <w:t>1Tx</w:t>
            </w:r>
          </w:p>
        </w:tc>
        <w:tc>
          <w:tcPr>
            <w:tcW w:w="1712" w:type="dxa"/>
            <w:tcBorders>
              <w:top w:val="single" w:sz="4" w:space="0" w:color="auto"/>
              <w:left w:val="nil"/>
              <w:bottom w:val="single" w:sz="4" w:space="0" w:color="000000"/>
              <w:right w:val="single" w:sz="4" w:space="0" w:color="000000"/>
            </w:tcBorders>
            <w:shd w:val="clear" w:color="auto" w:fill="FFFFFF"/>
            <w:hideMark/>
          </w:tcPr>
          <w:p w14:paraId="66C7F2D8" w14:textId="77777777" w:rsidR="007A4818" w:rsidRPr="00AD6E7A" w:rsidRDefault="007A4818" w:rsidP="00891886">
            <w:pPr>
              <w:spacing w:after="0"/>
              <w:ind w:left="150" w:rightChars="76" w:right="152"/>
              <w:textAlignment w:val="top"/>
              <w:rPr>
                <w:lang w:val="en-US" w:eastAsia="ko-KR"/>
              </w:rPr>
            </w:pPr>
            <w:r w:rsidRPr="00AD6E7A">
              <w:rPr>
                <w:lang w:val="en-US" w:eastAsia="ko-KR"/>
              </w:rPr>
              <w:t xml:space="preserve">1Tx to 4 </w:t>
            </w:r>
            <w:proofErr w:type="spellStart"/>
            <w:r w:rsidRPr="00AD6E7A">
              <w:rPr>
                <w:lang w:val="en-US" w:eastAsia="ko-KR"/>
              </w:rPr>
              <w:t>Tx</w:t>
            </w:r>
            <w:proofErr w:type="spellEnd"/>
            <w:r>
              <w:rPr>
                <w:lang w:val="en-US" w:eastAsia="ko-KR"/>
              </w:rPr>
              <w:t xml:space="preserve"> </w:t>
            </w:r>
            <w:r w:rsidRPr="00AD6E7A">
              <w:rPr>
                <w:lang w:val="en-US" w:eastAsia="ko-KR"/>
              </w:rPr>
              <w:t>(depending on PC).</w:t>
            </w:r>
          </w:p>
        </w:tc>
      </w:tr>
      <w:tr w:rsidR="007A4818" w:rsidRPr="00AD6E7A" w14:paraId="38F6217D" w14:textId="77777777" w:rsidTr="00891886">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12965EAE" w14:textId="77777777" w:rsidR="007A4818" w:rsidRDefault="007A4818" w:rsidP="00891886">
            <w:pPr>
              <w:spacing w:after="0"/>
              <w:ind w:left="150"/>
              <w:textAlignment w:val="top"/>
              <w:rPr>
                <w:lang w:val="en-US" w:eastAsia="ko-KR"/>
              </w:rPr>
            </w:pPr>
            <w:r w:rsidRPr="00AD6E7A">
              <w:rPr>
                <w:lang w:val="en-US" w:eastAsia="ko-KR"/>
              </w:rPr>
              <w:t xml:space="preserve">RX </w:t>
            </w:r>
          </w:p>
          <w:p w14:paraId="2DBAF9BA" w14:textId="77777777" w:rsidR="007A4818" w:rsidRPr="00AD6E7A" w:rsidRDefault="007A4818" w:rsidP="00891886">
            <w:pPr>
              <w:spacing w:after="0"/>
              <w:ind w:left="150"/>
              <w:textAlignment w:val="top"/>
              <w:rPr>
                <w:lang w:val="en-US" w:eastAsia="ko-KR"/>
              </w:rPr>
            </w:pPr>
            <w:r w:rsidRPr="00AD6E7A">
              <w:rPr>
                <w:lang w:val="en-US" w:eastAsia="ko-KR"/>
              </w:rPr>
              <w:t>antenna</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90B171A" w14:textId="77777777" w:rsidR="007A4818" w:rsidRPr="00AD6E7A" w:rsidRDefault="007A4818" w:rsidP="00891886">
            <w:pPr>
              <w:spacing w:after="0"/>
              <w:ind w:left="150" w:rightChars="124" w:right="248"/>
              <w:textAlignment w:val="top"/>
              <w:rPr>
                <w:lang w:val="en-US" w:eastAsia="ko-KR"/>
              </w:rPr>
            </w:pPr>
            <w:r>
              <w:rPr>
                <w:lang w:val="en-US" w:eastAsia="ko-KR"/>
              </w:rPr>
              <w:t xml:space="preserve">4, 6 or </w:t>
            </w:r>
            <w:r w:rsidRPr="00AD6E7A">
              <w:rPr>
                <w:lang w:val="en-US" w:eastAsia="ko-KR"/>
              </w:rPr>
              <w:t>8 RX</w:t>
            </w:r>
            <w:r>
              <w:rPr>
                <w:lang w:val="en-US" w:eastAsia="ko-KR"/>
              </w:rPr>
              <w:t xml:space="preserve"> (optional)</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9824C0A" w14:textId="77777777" w:rsidR="007A4818" w:rsidRPr="00AD6E7A" w:rsidRDefault="007A4818" w:rsidP="00891886">
            <w:pPr>
              <w:spacing w:after="0"/>
              <w:ind w:left="150" w:rightChars="128" w:right="256"/>
              <w:textAlignment w:val="top"/>
              <w:rPr>
                <w:lang w:val="en-US" w:eastAsia="ko-KR"/>
              </w:rPr>
            </w:pPr>
            <w:r>
              <w:rPr>
                <w:lang w:val="en-US" w:eastAsia="ko-KR"/>
              </w:rPr>
              <w:t xml:space="preserve">Below 1 GHz: </w:t>
            </w:r>
            <w:r w:rsidRPr="00AD6E7A">
              <w:rPr>
                <w:lang w:val="en-US" w:eastAsia="ko-KR"/>
              </w:rPr>
              <w:t>2RX</w:t>
            </w:r>
            <w:r>
              <w:rPr>
                <w:lang w:val="en-US" w:eastAsia="ko-KR"/>
              </w:rPr>
              <w:t xml:space="preserve">, </w:t>
            </w:r>
            <w:r w:rsidRPr="00AD6E7A">
              <w:rPr>
                <w:lang w:val="en-US" w:eastAsia="ko-KR"/>
              </w:rPr>
              <w:t>up to 4 RX (optional)</w:t>
            </w:r>
          </w:p>
          <w:p w14:paraId="56ABDE65" w14:textId="77777777" w:rsidR="007A4818" w:rsidRPr="00AD6E7A" w:rsidRDefault="007A4818" w:rsidP="00891886">
            <w:pPr>
              <w:spacing w:after="0"/>
              <w:ind w:left="150" w:rightChars="128" w:right="256"/>
              <w:textAlignment w:val="top"/>
              <w:rPr>
                <w:lang w:val="en-US" w:eastAsia="ko-KR"/>
              </w:rPr>
            </w:pPr>
            <w:r>
              <w:rPr>
                <w:lang w:val="en-US" w:eastAsia="ko-KR"/>
              </w:rPr>
              <w:t>Around 3.5 GHz: 4 RX,</w:t>
            </w:r>
          </w:p>
          <w:p w14:paraId="1A7F9C77" w14:textId="77777777" w:rsidR="007A4818" w:rsidRDefault="007A4818" w:rsidP="00891886">
            <w:pPr>
              <w:spacing w:after="0"/>
              <w:ind w:left="150" w:rightChars="128" w:right="256"/>
              <w:textAlignment w:val="top"/>
              <w:rPr>
                <w:lang w:val="en-US" w:eastAsia="ko-KR"/>
              </w:rPr>
            </w:pPr>
            <w:r>
              <w:rPr>
                <w:lang w:val="en-US" w:eastAsia="ko-KR"/>
              </w:rPr>
              <w:t>Around 7 GHz: 4RX, up to 6 RX (optional)</w:t>
            </w:r>
          </w:p>
          <w:p w14:paraId="2CA2378E" w14:textId="77777777" w:rsidR="007A4818" w:rsidRPr="00AD6E7A" w:rsidRDefault="007A4818" w:rsidP="00891886">
            <w:pPr>
              <w:spacing w:after="0"/>
              <w:ind w:left="150" w:rightChars="128" w:right="256"/>
              <w:textAlignment w:val="top"/>
              <w:rPr>
                <w:lang w:val="en-US" w:eastAsia="ko-KR"/>
              </w:rPr>
            </w:pPr>
            <w:r>
              <w:rPr>
                <w:lang w:val="en-US" w:eastAsia="ko-KR"/>
              </w:rPr>
              <w:t xml:space="preserve">Around 24 GHz : 2 RX, </w:t>
            </w:r>
            <w:r w:rsidRPr="00AD6E7A">
              <w:rPr>
                <w:lang w:val="en-US" w:eastAsia="ko-KR"/>
              </w:rPr>
              <w:t>up to 4 RX (optional)</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63A1082" w14:textId="77777777" w:rsidR="007A4818" w:rsidRPr="00AD6E7A" w:rsidRDefault="007A4818" w:rsidP="00891886">
            <w:pPr>
              <w:spacing w:after="0"/>
              <w:ind w:left="150"/>
              <w:textAlignment w:val="top"/>
              <w:rPr>
                <w:lang w:val="en-US" w:eastAsia="ko-KR"/>
              </w:rPr>
            </w:pPr>
            <w:r w:rsidRPr="00AD6E7A">
              <w:rPr>
                <w:lang w:val="en-US" w:eastAsia="ko-KR"/>
              </w:rPr>
              <w:t>1Rx</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C9847D5" w14:textId="77777777" w:rsidR="007A4818" w:rsidRPr="00AD6E7A" w:rsidRDefault="007A4818" w:rsidP="00891886">
            <w:pPr>
              <w:spacing w:after="0"/>
              <w:ind w:left="150" w:rightChars="66" w:right="132"/>
              <w:textAlignment w:val="top"/>
              <w:rPr>
                <w:lang w:val="en-US" w:eastAsia="ko-KR"/>
              </w:rPr>
            </w:pPr>
            <w:r w:rsidRPr="00AD6E7A">
              <w:rPr>
                <w:lang w:val="en-US" w:eastAsia="ko-KR"/>
              </w:rPr>
              <w:t>1Rx and up to 2RX (optional)</w:t>
            </w:r>
          </w:p>
        </w:tc>
        <w:tc>
          <w:tcPr>
            <w:tcW w:w="1712" w:type="dxa"/>
            <w:tcBorders>
              <w:top w:val="nil"/>
              <w:left w:val="nil"/>
              <w:bottom w:val="single" w:sz="4" w:space="0" w:color="000000"/>
              <w:right w:val="single" w:sz="4" w:space="0" w:color="000000"/>
            </w:tcBorders>
            <w:shd w:val="clear" w:color="auto" w:fill="FFFFFF"/>
            <w:hideMark/>
          </w:tcPr>
          <w:p w14:paraId="590892D7" w14:textId="77777777" w:rsidR="007A4818" w:rsidRPr="00AD6E7A" w:rsidRDefault="007A4818" w:rsidP="00891886">
            <w:pPr>
              <w:spacing w:after="0"/>
              <w:ind w:left="150" w:rightChars="76" w:right="152"/>
              <w:textAlignment w:val="top"/>
              <w:rPr>
                <w:rFonts w:eastAsia="굴림"/>
                <w:lang w:val="en-US" w:eastAsia="ko-KR"/>
              </w:rPr>
            </w:pPr>
            <w:r>
              <w:rPr>
                <w:rFonts w:eastAsia="굴림"/>
                <w:lang w:val="en-US" w:eastAsia="ko-KR"/>
              </w:rPr>
              <w:t>Depending on device type</w:t>
            </w:r>
          </w:p>
        </w:tc>
      </w:tr>
      <w:tr w:rsidR="007A4818" w:rsidRPr="00AD6E7A" w14:paraId="7862F4A8" w14:textId="77777777" w:rsidTr="00891886">
        <w:trPr>
          <w:trHeight w:val="493"/>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556F9B04" w14:textId="77777777" w:rsidR="007A4818" w:rsidRDefault="007A4818" w:rsidP="00891886">
            <w:pPr>
              <w:spacing w:after="0"/>
              <w:ind w:left="150"/>
              <w:textAlignment w:val="top"/>
              <w:rPr>
                <w:lang w:val="en-US" w:eastAsia="ko-KR"/>
              </w:rPr>
            </w:pPr>
            <w:r w:rsidRPr="00AD6E7A">
              <w:rPr>
                <w:lang w:val="en-US" w:eastAsia="ko-KR"/>
              </w:rPr>
              <w:t xml:space="preserve">MIMO </w:t>
            </w:r>
          </w:p>
          <w:p w14:paraId="359AC3CB" w14:textId="77777777" w:rsidR="007A4818" w:rsidRPr="00AD6E7A" w:rsidRDefault="007A4818" w:rsidP="00891886">
            <w:pPr>
              <w:spacing w:after="0"/>
              <w:ind w:left="150"/>
              <w:textAlignment w:val="top"/>
              <w:rPr>
                <w:lang w:val="en-US" w:eastAsia="ko-KR"/>
              </w:rPr>
            </w:pPr>
            <w:r w:rsidRPr="00AD6E7A">
              <w:rPr>
                <w:lang w:val="en-US" w:eastAsia="ko-KR"/>
              </w:rPr>
              <w:t>layer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D560656" w14:textId="77777777" w:rsidR="007A4818" w:rsidRPr="00AD6E7A" w:rsidRDefault="007A4818" w:rsidP="00891886">
            <w:pPr>
              <w:spacing w:after="0"/>
              <w:ind w:left="150" w:rightChars="124" w:right="248"/>
              <w:textAlignment w:val="top"/>
              <w:rPr>
                <w:lang w:val="en-US" w:eastAsia="ko-KR"/>
              </w:rPr>
            </w:pPr>
            <w:r>
              <w:rPr>
                <w:lang w:val="en-US" w:eastAsia="ko-KR"/>
              </w:rPr>
              <w:t xml:space="preserve">Up to </w:t>
            </w:r>
            <w:r w:rsidRPr="00AD6E7A">
              <w:rPr>
                <w:lang w:val="en-US" w:eastAsia="ko-KR"/>
              </w:rPr>
              <w:t>4, 6 or</w:t>
            </w:r>
            <w:r>
              <w:rPr>
                <w:lang w:val="en-US" w:eastAsia="ko-KR"/>
              </w:rPr>
              <w:t xml:space="preserve"> </w:t>
            </w:r>
            <w:r w:rsidRPr="00AD6E7A">
              <w:rPr>
                <w:lang w:val="en-US" w:eastAsia="ko-KR"/>
              </w:rPr>
              <w:t>8 Layer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83DBE93" w14:textId="77777777" w:rsidR="007A4818" w:rsidRPr="00AD6E7A" w:rsidRDefault="007A4818" w:rsidP="00891886">
            <w:pPr>
              <w:spacing w:after="0"/>
              <w:ind w:left="150" w:rightChars="128" w:right="256"/>
              <w:textAlignment w:val="top"/>
              <w:rPr>
                <w:lang w:val="en-US" w:eastAsia="ko-KR"/>
              </w:rPr>
            </w:pPr>
            <w:r w:rsidRPr="00AD6E7A">
              <w:rPr>
                <w:lang w:val="en-US" w:eastAsia="ko-KR"/>
              </w:rPr>
              <w:t>Up to 2 or 4 layer (depending on FR)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3C4E31F" w14:textId="77777777" w:rsidR="007A4818" w:rsidRPr="00AD6E7A" w:rsidRDefault="007A4818" w:rsidP="00891886">
            <w:pPr>
              <w:spacing w:after="0"/>
              <w:ind w:left="150"/>
              <w:textAlignment w:val="top"/>
              <w:rPr>
                <w:lang w:val="en-US" w:eastAsia="ko-KR"/>
              </w:rPr>
            </w:pPr>
            <w:r w:rsidRPr="00AD6E7A">
              <w:rPr>
                <w:lang w:val="en-US" w:eastAsia="ko-KR"/>
              </w:rPr>
              <w:t>1 layer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349EE4F" w14:textId="77777777" w:rsidR="007A4818" w:rsidRPr="00AD6E7A" w:rsidRDefault="007A4818" w:rsidP="00891886">
            <w:pPr>
              <w:spacing w:after="0"/>
              <w:ind w:left="150" w:rightChars="66" w:right="132"/>
              <w:textAlignment w:val="top"/>
              <w:rPr>
                <w:lang w:val="en-US" w:eastAsia="ko-KR"/>
              </w:rPr>
            </w:pPr>
            <w:r w:rsidRPr="00AD6E7A">
              <w:rPr>
                <w:lang w:val="en-US" w:eastAsia="ko-KR"/>
              </w:rPr>
              <w:t>1 or 2 layer (optional)</w:t>
            </w:r>
          </w:p>
        </w:tc>
        <w:tc>
          <w:tcPr>
            <w:tcW w:w="1712" w:type="dxa"/>
            <w:tcBorders>
              <w:top w:val="nil"/>
              <w:left w:val="nil"/>
              <w:bottom w:val="single" w:sz="4" w:space="0" w:color="000000"/>
              <w:right w:val="single" w:sz="4" w:space="0" w:color="000000"/>
            </w:tcBorders>
            <w:shd w:val="clear" w:color="auto" w:fill="FFFFFF"/>
            <w:hideMark/>
          </w:tcPr>
          <w:p w14:paraId="66482291" w14:textId="77777777" w:rsidR="007A4818" w:rsidRPr="00AD6E7A" w:rsidRDefault="007A4818" w:rsidP="00891886">
            <w:pPr>
              <w:spacing w:after="0"/>
              <w:ind w:left="150" w:rightChars="76" w:right="152"/>
              <w:textAlignment w:val="top"/>
              <w:rPr>
                <w:rFonts w:eastAsia="굴림"/>
                <w:lang w:val="en-US" w:eastAsia="ko-KR"/>
              </w:rPr>
            </w:pPr>
            <w:r w:rsidRPr="00AD6E7A">
              <w:rPr>
                <w:rFonts w:eastAsia="굴림"/>
                <w:lang w:val="en-US" w:eastAsia="ko-KR"/>
              </w:rPr>
              <w:t>1 layer</w:t>
            </w:r>
          </w:p>
        </w:tc>
      </w:tr>
      <w:tr w:rsidR="007A4818" w:rsidRPr="00AD6E7A" w14:paraId="5327C0DC" w14:textId="77777777" w:rsidTr="00891886">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0750C506" w14:textId="77777777" w:rsidR="007A4818" w:rsidRPr="00AD6E7A" w:rsidRDefault="007A4818" w:rsidP="00891886">
            <w:pPr>
              <w:spacing w:after="0"/>
              <w:ind w:left="150"/>
              <w:textAlignment w:val="top"/>
              <w:rPr>
                <w:lang w:val="en-US" w:eastAsia="ko-KR"/>
              </w:rPr>
            </w:pPr>
            <w:r w:rsidRPr="00AD6E7A">
              <w:rPr>
                <w:lang w:val="en-US" w:eastAsia="ko-KR"/>
              </w:rPr>
              <w:t>RF BW (max)</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0A3318D" w14:textId="77777777" w:rsidR="007A4818" w:rsidRPr="00AD6E7A" w:rsidRDefault="007A4818" w:rsidP="00891886">
            <w:pPr>
              <w:spacing w:after="0"/>
              <w:ind w:left="150" w:rightChars="124" w:right="248"/>
              <w:textAlignment w:val="top"/>
              <w:rPr>
                <w:lang w:val="en-US" w:eastAsia="ko-KR"/>
              </w:rPr>
            </w:pPr>
            <w:r w:rsidRPr="00AD6E7A">
              <w:rPr>
                <w:lang w:val="en-US" w:eastAsia="ko-KR"/>
              </w:rPr>
              <w:t>400</w:t>
            </w:r>
            <w:r>
              <w:rPr>
                <w:lang w:val="en-US" w:eastAsia="ko-KR"/>
              </w:rPr>
              <w:t xml:space="preserve"> </w:t>
            </w:r>
            <w:r w:rsidRPr="00AD6E7A">
              <w:rPr>
                <w:lang w:val="en-US" w:eastAsia="ko-KR"/>
              </w:rPr>
              <w:t>MHz</w:t>
            </w:r>
            <w:r>
              <w:rPr>
                <w:lang w:val="en-US" w:eastAsia="ko-KR"/>
              </w:rPr>
              <w:t xml:space="preserve"> </w:t>
            </w:r>
          </w:p>
          <w:p w14:paraId="4FB0B4CE" w14:textId="77777777" w:rsidR="007A4818" w:rsidRPr="00AD6E7A" w:rsidRDefault="007A4818" w:rsidP="00891886">
            <w:pPr>
              <w:spacing w:after="0"/>
              <w:ind w:left="150" w:rightChars="124" w:right="248"/>
              <w:textAlignment w:val="top"/>
              <w:rPr>
                <w:lang w:val="en-US" w:eastAsia="ko-KR"/>
              </w:rPr>
            </w:pP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91520B9" w14:textId="77777777" w:rsidR="007A4818" w:rsidRPr="00AD6E7A" w:rsidRDefault="007A4818" w:rsidP="00891886">
            <w:pPr>
              <w:spacing w:after="0"/>
              <w:ind w:left="150" w:rightChars="128" w:right="256"/>
              <w:textAlignment w:val="top"/>
              <w:rPr>
                <w:rFonts w:eastAsia="맑은 고딕"/>
                <w:lang w:val="en-US" w:eastAsia="ko-KR"/>
              </w:rPr>
            </w:pPr>
            <w:r w:rsidRPr="00AD6E7A">
              <w:rPr>
                <w:lang w:val="en-US" w:eastAsia="ko-KR"/>
              </w:rPr>
              <w:t>200</w:t>
            </w:r>
            <w:r>
              <w:rPr>
                <w:lang w:val="en-US" w:eastAsia="ko-KR"/>
              </w:rPr>
              <w:t xml:space="preserve"> or [400] </w:t>
            </w:r>
            <w:r w:rsidRPr="00AD6E7A">
              <w:rPr>
                <w:lang w:val="en-US" w:eastAsia="ko-KR"/>
              </w:rPr>
              <w:t>MHz</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A952389" w14:textId="77777777" w:rsidR="007A4818" w:rsidRPr="00AD6E7A" w:rsidRDefault="007A4818" w:rsidP="00891886">
            <w:pPr>
              <w:spacing w:after="0"/>
              <w:ind w:left="150"/>
              <w:textAlignment w:val="top"/>
              <w:rPr>
                <w:lang w:val="en-US" w:eastAsia="ko-KR"/>
              </w:rPr>
            </w:pPr>
            <w:r w:rsidRPr="00D37C74">
              <w:rPr>
                <w:lang w:val="en-US" w:eastAsia="ko-KR"/>
              </w:rPr>
              <w:t>20</w:t>
            </w:r>
            <w:r>
              <w:rPr>
                <w:lang w:val="en-US" w:eastAsia="ko-KR"/>
              </w:rPr>
              <w:t xml:space="preserve"> </w:t>
            </w:r>
            <w:r w:rsidRPr="00D37C74">
              <w:rPr>
                <w:lang w:val="en-US" w:eastAsia="ko-KR"/>
              </w:rPr>
              <w:t>MHz</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6811FCD" w14:textId="77777777" w:rsidR="007A4818" w:rsidRPr="00AD6E7A" w:rsidRDefault="007A4818" w:rsidP="00891886">
            <w:pPr>
              <w:spacing w:after="0"/>
              <w:ind w:left="150" w:rightChars="66" w:right="132"/>
              <w:textAlignment w:val="top"/>
              <w:rPr>
                <w:lang w:val="en-US" w:eastAsia="ko-KR"/>
              </w:rPr>
            </w:pPr>
            <w:r w:rsidRPr="00AD6E7A">
              <w:rPr>
                <w:lang w:val="en-US" w:eastAsia="ko-KR"/>
              </w:rPr>
              <w:t>20</w:t>
            </w:r>
            <w:r>
              <w:rPr>
                <w:lang w:val="en-US" w:eastAsia="ko-KR"/>
              </w:rPr>
              <w:t xml:space="preserve"> </w:t>
            </w:r>
            <w:r w:rsidRPr="00AD6E7A">
              <w:rPr>
                <w:lang w:val="en-US" w:eastAsia="ko-KR"/>
              </w:rPr>
              <w:t>MHz</w:t>
            </w:r>
          </w:p>
        </w:tc>
        <w:tc>
          <w:tcPr>
            <w:tcW w:w="1712" w:type="dxa"/>
            <w:tcBorders>
              <w:top w:val="nil"/>
              <w:left w:val="nil"/>
              <w:bottom w:val="single" w:sz="4" w:space="0" w:color="000000"/>
              <w:right w:val="single" w:sz="4" w:space="0" w:color="000000"/>
            </w:tcBorders>
            <w:shd w:val="clear" w:color="auto" w:fill="FFFFFF"/>
            <w:hideMark/>
          </w:tcPr>
          <w:p w14:paraId="32ADDDEE" w14:textId="77777777" w:rsidR="007A4818" w:rsidRPr="00AD6E7A" w:rsidRDefault="007A4818" w:rsidP="00891886">
            <w:pPr>
              <w:spacing w:after="0"/>
              <w:ind w:left="150" w:rightChars="76" w:right="152"/>
              <w:textAlignment w:val="top"/>
              <w:rPr>
                <w:lang w:val="en-US" w:eastAsia="ko-KR"/>
              </w:rPr>
            </w:pPr>
            <w:r>
              <w:rPr>
                <w:rFonts w:eastAsia="굴림"/>
                <w:lang w:val="en-US" w:eastAsia="ko-KR"/>
              </w:rPr>
              <w:t>Depending on device type</w:t>
            </w:r>
          </w:p>
        </w:tc>
      </w:tr>
      <w:tr w:rsidR="007A4818" w:rsidRPr="00AD6E7A" w14:paraId="437AA9A6" w14:textId="77777777" w:rsidTr="00891886">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371EAA1D" w14:textId="77777777" w:rsidR="007A4818" w:rsidRDefault="007A4818" w:rsidP="00891886">
            <w:pPr>
              <w:spacing w:after="0"/>
              <w:ind w:left="150"/>
              <w:textAlignment w:val="top"/>
              <w:rPr>
                <w:lang w:val="en-US" w:eastAsia="ko-KR"/>
              </w:rPr>
            </w:pPr>
            <w:r>
              <w:rPr>
                <w:lang w:val="en-US" w:eastAsia="ko-KR"/>
              </w:rPr>
              <w:t>Maximum</w:t>
            </w:r>
          </w:p>
          <w:p w14:paraId="2E70ED7B" w14:textId="77777777" w:rsidR="007A4818" w:rsidRDefault="007A4818" w:rsidP="00891886">
            <w:pPr>
              <w:spacing w:after="0"/>
              <w:ind w:left="150"/>
              <w:textAlignment w:val="top"/>
              <w:rPr>
                <w:lang w:val="en-US" w:eastAsia="ko-KR"/>
              </w:rPr>
            </w:pPr>
            <w:r w:rsidRPr="00AD6E7A">
              <w:rPr>
                <w:lang w:val="en-US" w:eastAsia="ko-KR"/>
              </w:rPr>
              <w:t xml:space="preserve">Power </w:t>
            </w:r>
          </w:p>
          <w:p w14:paraId="3D536472" w14:textId="77777777" w:rsidR="007A4818" w:rsidRPr="00AD6E7A" w:rsidRDefault="007A4818" w:rsidP="00891886">
            <w:pPr>
              <w:spacing w:after="0"/>
              <w:ind w:left="150"/>
              <w:textAlignment w:val="top"/>
              <w:rPr>
                <w:lang w:val="en-US" w:eastAsia="ko-KR"/>
              </w:rPr>
            </w:pPr>
            <w:r w:rsidRPr="00AD6E7A">
              <w:rPr>
                <w:lang w:val="en-US" w:eastAsia="ko-KR"/>
              </w:rPr>
              <w:t>class</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3413E4F" w14:textId="77777777" w:rsidR="007A4818" w:rsidRPr="00AD6E7A" w:rsidRDefault="007A4818" w:rsidP="00891886">
            <w:pPr>
              <w:spacing w:after="0"/>
              <w:ind w:left="150" w:rightChars="124" w:right="248"/>
              <w:textAlignment w:val="top"/>
              <w:rPr>
                <w:lang w:val="en-US" w:eastAsia="ko-KR"/>
              </w:rPr>
            </w:pPr>
            <w:r w:rsidRPr="00AD6E7A">
              <w:rPr>
                <w:lang w:val="en-US" w:eastAsia="ko-KR"/>
              </w:rPr>
              <w:t>29</w:t>
            </w:r>
            <w:r>
              <w:rPr>
                <w:lang w:val="en-US" w:eastAsia="ko-KR"/>
              </w:rPr>
              <w:t xml:space="preserve"> </w:t>
            </w:r>
            <w:proofErr w:type="spellStart"/>
            <w:r w:rsidRPr="00AD6E7A">
              <w:rPr>
                <w:lang w:val="en-US" w:eastAsia="ko-KR"/>
              </w:rPr>
              <w:t>dBm</w:t>
            </w:r>
            <w:proofErr w:type="spellEnd"/>
            <w:r w:rsidRPr="00AD6E7A">
              <w:rPr>
                <w:lang w:val="en-US" w:eastAsia="ko-KR"/>
              </w:rPr>
              <w:t xml:space="preserve"> </w:t>
            </w:r>
            <w:r>
              <w:rPr>
                <w:lang w:val="en-US" w:eastAsia="ko-KR"/>
              </w:rPr>
              <w:t>[or</w:t>
            </w:r>
            <w:r w:rsidRPr="00D4281E">
              <w:rPr>
                <w:rFonts w:hint="eastAsia"/>
                <w:lang w:val="en-US" w:eastAsia="ko-KR"/>
              </w:rPr>
              <w:t xml:space="preserve"> </w:t>
            </w:r>
            <w:r w:rsidRPr="00D4281E">
              <w:rPr>
                <w:lang w:val="en-US" w:eastAsia="ko-KR"/>
              </w:rPr>
              <w:t>31</w:t>
            </w:r>
            <w:r>
              <w:rPr>
                <w:lang w:val="en-US" w:eastAsia="ko-KR"/>
              </w:rPr>
              <w:t xml:space="preserve"> </w:t>
            </w:r>
            <w:proofErr w:type="spellStart"/>
            <w:r w:rsidRPr="00D4281E">
              <w:rPr>
                <w:lang w:val="en-US" w:eastAsia="ko-KR"/>
              </w:rPr>
              <w:t>d</w:t>
            </w:r>
            <w:r w:rsidRPr="00AD6E7A">
              <w:rPr>
                <w:lang w:val="en-US" w:eastAsia="ko-KR"/>
              </w:rPr>
              <w:t>Bm</w:t>
            </w:r>
            <w:proofErr w:type="spellEnd"/>
            <w:r>
              <w:rPr>
                <w:lang w:val="en-US" w:eastAsia="ko-KR"/>
              </w:rPr>
              <w:t>]</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9002ED2" w14:textId="77777777" w:rsidR="007A4818" w:rsidRDefault="007A4818" w:rsidP="00891886">
            <w:pPr>
              <w:spacing w:after="0"/>
              <w:ind w:left="150" w:rightChars="128" w:right="256"/>
              <w:textAlignment w:val="top"/>
              <w:rPr>
                <w:lang w:val="en-US" w:eastAsia="ko-KR"/>
              </w:rPr>
            </w:pPr>
            <w:r w:rsidRPr="00AD6E7A">
              <w:rPr>
                <w:lang w:val="en-US" w:eastAsia="ko-KR"/>
              </w:rPr>
              <w:t>FDD 23</w:t>
            </w:r>
            <w:r>
              <w:rPr>
                <w:lang w:val="en-US" w:eastAsia="ko-KR"/>
              </w:rPr>
              <w:t xml:space="preserve"> </w:t>
            </w:r>
            <w:proofErr w:type="spellStart"/>
            <w:r>
              <w:rPr>
                <w:lang w:val="en-US" w:eastAsia="ko-KR"/>
              </w:rPr>
              <w:t>dBm</w:t>
            </w:r>
            <w:proofErr w:type="spellEnd"/>
            <w:r>
              <w:rPr>
                <w:lang w:val="en-US" w:eastAsia="ko-KR"/>
              </w:rPr>
              <w:t>,</w:t>
            </w:r>
          </w:p>
          <w:p w14:paraId="57110B20" w14:textId="77777777" w:rsidR="007A4818" w:rsidRPr="00AD6E7A" w:rsidRDefault="007A4818" w:rsidP="00891886">
            <w:pPr>
              <w:spacing w:after="0"/>
              <w:ind w:left="150" w:rightChars="128" w:right="256"/>
              <w:textAlignment w:val="top"/>
              <w:rPr>
                <w:lang w:val="en-US" w:eastAsia="ko-KR"/>
              </w:rPr>
            </w:pPr>
            <w:r w:rsidRPr="00AD6E7A">
              <w:rPr>
                <w:lang w:val="en-US" w:eastAsia="ko-KR"/>
              </w:rPr>
              <w:t>TDD 26</w:t>
            </w:r>
            <w:r>
              <w:rPr>
                <w:lang w:val="en-US" w:eastAsia="ko-KR"/>
              </w:rPr>
              <w:t xml:space="preserve"> </w:t>
            </w:r>
            <w:proofErr w:type="spellStart"/>
            <w:r>
              <w:rPr>
                <w:lang w:val="en-US" w:eastAsia="ko-KR"/>
              </w:rPr>
              <w:t>dBm</w:t>
            </w:r>
            <w:proofErr w:type="spellEnd"/>
          </w:p>
          <w:p w14:paraId="43E4A67D" w14:textId="77777777" w:rsidR="007A4818" w:rsidRPr="00AD6E7A" w:rsidRDefault="007A4818" w:rsidP="00891886">
            <w:pPr>
              <w:spacing w:after="0"/>
              <w:ind w:rightChars="128" w:right="256"/>
              <w:textAlignment w:val="top"/>
              <w:rPr>
                <w:rFonts w:eastAsia="굴림"/>
                <w:lang w:val="en-US" w:eastAsia="ko-KR"/>
              </w:rPr>
            </w:pP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5D3D769" w14:textId="77777777" w:rsidR="007A4818" w:rsidRDefault="007A4818" w:rsidP="00891886">
            <w:pPr>
              <w:spacing w:after="0"/>
              <w:ind w:left="150"/>
              <w:textAlignment w:val="top"/>
              <w:rPr>
                <w:lang w:val="en-US" w:eastAsia="ko-KR"/>
              </w:rPr>
            </w:pPr>
            <w:r>
              <w:rPr>
                <w:lang w:val="en-US" w:eastAsia="ko-KR"/>
              </w:rPr>
              <w:t xml:space="preserve">FDD </w:t>
            </w:r>
            <w:r w:rsidRPr="00AD6E7A">
              <w:rPr>
                <w:lang w:val="en-US" w:eastAsia="ko-KR"/>
              </w:rPr>
              <w:t>23</w:t>
            </w:r>
            <w:r>
              <w:rPr>
                <w:lang w:val="en-US" w:eastAsia="ko-KR"/>
              </w:rPr>
              <w:t xml:space="preserve"> </w:t>
            </w:r>
            <w:proofErr w:type="spellStart"/>
            <w:r w:rsidRPr="00AD6E7A">
              <w:rPr>
                <w:lang w:val="en-US" w:eastAsia="ko-KR"/>
              </w:rPr>
              <w:t>dBm</w:t>
            </w:r>
            <w:proofErr w:type="spellEnd"/>
            <w:r>
              <w:rPr>
                <w:lang w:val="en-US" w:eastAsia="ko-KR"/>
              </w:rPr>
              <w:t xml:space="preserve">, </w:t>
            </w:r>
          </w:p>
          <w:p w14:paraId="1AFBB45C" w14:textId="77777777" w:rsidR="007A4818" w:rsidRPr="00AD6E7A" w:rsidRDefault="007A4818" w:rsidP="00891886">
            <w:pPr>
              <w:spacing w:after="0"/>
              <w:ind w:left="150"/>
              <w:textAlignment w:val="top"/>
              <w:rPr>
                <w:lang w:val="en-US" w:eastAsia="ko-KR"/>
              </w:rPr>
            </w:pPr>
            <w:r>
              <w:rPr>
                <w:lang w:val="en-US" w:eastAsia="ko-KR"/>
              </w:rPr>
              <w:t xml:space="preserve">TDD 26 </w:t>
            </w:r>
            <w:proofErr w:type="spellStart"/>
            <w:r>
              <w:rPr>
                <w:lang w:val="en-US" w:eastAsia="ko-KR"/>
              </w:rPr>
              <w:t>dBm</w:t>
            </w:r>
            <w:proofErr w:type="spellEnd"/>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542DF66" w14:textId="77777777" w:rsidR="007A4818" w:rsidRPr="00AD6E7A" w:rsidRDefault="007A4818" w:rsidP="00891886">
            <w:pPr>
              <w:spacing w:after="0"/>
              <w:ind w:left="150" w:rightChars="66" w:right="132"/>
              <w:textAlignment w:val="top"/>
              <w:rPr>
                <w:lang w:val="en-US" w:eastAsia="ko-KR"/>
              </w:rPr>
            </w:pPr>
            <w:r>
              <w:rPr>
                <w:lang w:val="en-US" w:eastAsia="ko-KR"/>
              </w:rPr>
              <w:t xml:space="preserve">FDD </w:t>
            </w:r>
            <w:r w:rsidRPr="00AD6E7A">
              <w:rPr>
                <w:lang w:val="en-US" w:eastAsia="ko-KR"/>
              </w:rPr>
              <w:t>23</w:t>
            </w:r>
            <w:r>
              <w:rPr>
                <w:lang w:val="en-US" w:eastAsia="ko-KR"/>
              </w:rPr>
              <w:t xml:space="preserve"> </w:t>
            </w:r>
            <w:proofErr w:type="spellStart"/>
            <w:r w:rsidRPr="00AD6E7A">
              <w:rPr>
                <w:lang w:val="en-US" w:eastAsia="ko-KR"/>
              </w:rPr>
              <w:t>dBm</w:t>
            </w:r>
            <w:proofErr w:type="spellEnd"/>
            <w:r w:rsidRPr="00AD6E7A">
              <w:rPr>
                <w:lang w:val="en-US" w:eastAsia="ko-KR"/>
              </w:rPr>
              <w:t xml:space="preserve">, </w:t>
            </w:r>
            <w:r>
              <w:rPr>
                <w:lang w:val="en-US" w:eastAsia="ko-KR"/>
              </w:rPr>
              <w:t xml:space="preserve">TDD </w:t>
            </w:r>
            <w:r w:rsidRPr="00AD6E7A">
              <w:rPr>
                <w:lang w:val="en-US" w:eastAsia="ko-KR"/>
              </w:rPr>
              <w:t>26</w:t>
            </w:r>
            <w:r>
              <w:rPr>
                <w:lang w:val="en-US" w:eastAsia="ko-KR"/>
              </w:rPr>
              <w:t xml:space="preserve"> </w:t>
            </w:r>
            <w:proofErr w:type="spellStart"/>
            <w:r w:rsidRPr="00AD6E7A">
              <w:rPr>
                <w:lang w:val="en-US" w:eastAsia="ko-KR"/>
              </w:rPr>
              <w:t>dBm</w:t>
            </w:r>
            <w:proofErr w:type="spellEnd"/>
          </w:p>
        </w:tc>
        <w:tc>
          <w:tcPr>
            <w:tcW w:w="1712" w:type="dxa"/>
            <w:tcBorders>
              <w:top w:val="nil"/>
              <w:left w:val="nil"/>
              <w:bottom w:val="single" w:sz="4" w:space="0" w:color="000000"/>
              <w:right w:val="single" w:sz="4" w:space="0" w:color="000000"/>
            </w:tcBorders>
            <w:shd w:val="clear" w:color="auto" w:fill="FFFFFF"/>
            <w:hideMark/>
          </w:tcPr>
          <w:p w14:paraId="31812BD0" w14:textId="77777777" w:rsidR="007A4818" w:rsidRPr="00AD6E7A" w:rsidRDefault="007A4818" w:rsidP="00891886">
            <w:pPr>
              <w:spacing w:after="0"/>
              <w:ind w:left="150" w:rightChars="76" w:right="152"/>
              <w:textAlignment w:val="top"/>
              <w:rPr>
                <w:rFonts w:eastAsia="굴림"/>
                <w:lang w:val="en-US" w:eastAsia="ko-KR"/>
              </w:rPr>
            </w:pPr>
            <w:r>
              <w:rPr>
                <w:rFonts w:eastAsia="굴림"/>
                <w:lang w:val="en-US" w:eastAsia="ko-KR"/>
              </w:rPr>
              <w:t>[Depending on outcome of 5G work]</w:t>
            </w:r>
          </w:p>
        </w:tc>
      </w:tr>
      <w:tr w:rsidR="007A4818" w:rsidRPr="00AD6E7A" w14:paraId="7484BB78" w14:textId="77777777" w:rsidTr="00891886">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14:paraId="53CB0C09" w14:textId="77777777" w:rsidR="007A4818" w:rsidRPr="00283291" w:rsidRDefault="007A4818" w:rsidP="00891886">
            <w:pPr>
              <w:spacing w:after="0"/>
              <w:ind w:left="150"/>
              <w:textAlignment w:val="top"/>
              <w:rPr>
                <w:rFonts w:eastAsia="맑은 고딕"/>
                <w:lang w:val="en-US" w:eastAsia="ko-KR"/>
              </w:rPr>
            </w:pPr>
            <w:r>
              <w:rPr>
                <w:rFonts w:eastAsia="맑은 고딕" w:hint="eastAsia"/>
                <w:lang w:val="en-US" w:eastAsia="ko-KR"/>
              </w:rPr>
              <w:t>D</w:t>
            </w:r>
            <w:r>
              <w:rPr>
                <w:rFonts w:eastAsia="맑은 고딕"/>
                <w:lang w:val="en-US" w:eastAsia="ko-KR"/>
              </w:rPr>
              <w:t>L max modulation order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2F99A118" w14:textId="77777777" w:rsidR="007A4818" w:rsidRPr="00283291" w:rsidRDefault="007A4818" w:rsidP="00891886">
            <w:pPr>
              <w:spacing w:after="0"/>
              <w:ind w:left="150" w:rightChars="124" w:right="248"/>
              <w:textAlignment w:val="top"/>
              <w:rPr>
                <w:rFonts w:eastAsia="맑은 고딕"/>
                <w:lang w:val="en-US" w:eastAsia="ko-KR"/>
              </w:rPr>
            </w:pPr>
            <w:r>
              <w:rPr>
                <w:rFonts w:eastAsia="맑은 고딕"/>
                <w:lang w:val="en-US" w:eastAsia="ko-KR"/>
              </w:rPr>
              <w:t>1024QAM or [4096QAM]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33C5D7CE" w14:textId="77777777" w:rsidR="007A4818" w:rsidRPr="00AD6E7A" w:rsidRDefault="007A4818" w:rsidP="00891886">
            <w:pPr>
              <w:spacing w:after="0"/>
              <w:ind w:left="150" w:rightChars="128" w:right="256"/>
              <w:textAlignment w:val="top"/>
              <w:rPr>
                <w:lang w:val="en-US" w:eastAsia="ko-KR"/>
              </w:rPr>
            </w:pPr>
            <w:r>
              <w:rPr>
                <w:rFonts w:eastAsia="맑은 고딕"/>
                <w:lang w:val="en-US" w:eastAsia="ko-KR"/>
              </w:rPr>
              <w:t>1024QAM or [4096QAM]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47F4DB9E" w14:textId="77777777" w:rsidR="007A4818" w:rsidRPr="00283291" w:rsidRDefault="007A4818" w:rsidP="00891886">
            <w:pPr>
              <w:spacing w:after="0"/>
              <w:ind w:left="150"/>
              <w:textAlignment w:val="top"/>
              <w:rPr>
                <w:rFonts w:eastAsia="맑은 고딕"/>
                <w:lang w:val="en-US" w:eastAsia="ko-KR"/>
              </w:rPr>
            </w:pPr>
            <w:r>
              <w:rPr>
                <w:rFonts w:eastAsia="맑은 고딕"/>
                <w:lang w:val="en-US" w:eastAsia="ko-KR"/>
              </w:rPr>
              <w:t>64 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179A17D0" w14:textId="77777777" w:rsidR="007A4818" w:rsidRPr="00AD6E7A" w:rsidRDefault="007A4818" w:rsidP="00891886">
            <w:pPr>
              <w:spacing w:after="0"/>
              <w:ind w:left="150" w:rightChars="66" w:right="132"/>
              <w:textAlignment w:val="top"/>
              <w:rPr>
                <w:lang w:val="en-US" w:eastAsia="ko-KR"/>
              </w:rPr>
            </w:pPr>
            <w:r>
              <w:rPr>
                <w:rFonts w:eastAsia="맑은 고딕" w:hint="eastAsia"/>
                <w:lang w:val="en-US" w:eastAsia="ko-KR"/>
              </w:rPr>
              <w:t>2</w:t>
            </w:r>
            <w:r>
              <w:rPr>
                <w:rFonts w:eastAsia="맑은 고딕"/>
                <w:lang w:val="en-US" w:eastAsia="ko-KR"/>
              </w:rPr>
              <w:t>56 QAM</w:t>
            </w:r>
          </w:p>
        </w:tc>
        <w:tc>
          <w:tcPr>
            <w:tcW w:w="1712" w:type="dxa"/>
            <w:tcBorders>
              <w:top w:val="nil"/>
              <w:left w:val="nil"/>
              <w:bottom w:val="single" w:sz="4" w:space="0" w:color="000000"/>
              <w:right w:val="single" w:sz="4" w:space="0" w:color="000000"/>
            </w:tcBorders>
            <w:shd w:val="clear" w:color="auto" w:fill="FFFFFF"/>
          </w:tcPr>
          <w:p w14:paraId="0D90511F" w14:textId="77777777" w:rsidR="007A4818" w:rsidRDefault="007A4818" w:rsidP="00891886">
            <w:pPr>
              <w:spacing w:after="0"/>
              <w:ind w:left="150" w:rightChars="76" w:right="152"/>
              <w:textAlignment w:val="top"/>
              <w:rPr>
                <w:rFonts w:eastAsia="굴림"/>
                <w:lang w:val="en-US" w:eastAsia="ko-KR"/>
              </w:rPr>
            </w:pPr>
            <w:r>
              <w:rPr>
                <w:rFonts w:eastAsia="굴림"/>
                <w:lang w:val="en-US" w:eastAsia="ko-KR"/>
              </w:rPr>
              <w:t>Depending on device type</w:t>
            </w:r>
          </w:p>
        </w:tc>
      </w:tr>
      <w:tr w:rsidR="007A4818" w:rsidRPr="00AD6E7A" w14:paraId="64A959C0" w14:textId="77777777" w:rsidTr="00891886">
        <w:trPr>
          <w:trHeight w:val="62"/>
        </w:trPr>
        <w:tc>
          <w:tcPr>
            <w:tcW w:w="1092"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bottom w:w="15" w:type="dxa"/>
              <w:right w:w="15" w:type="dxa"/>
            </w:tcMar>
            <w:hideMark/>
          </w:tcPr>
          <w:p w14:paraId="2318E70D" w14:textId="77777777" w:rsidR="007A4818" w:rsidRDefault="007A4818" w:rsidP="00891886">
            <w:pPr>
              <w:spacing w:after="0"/>
              <w:ind w:left="150"/>
              <w:textAlignment w:val="top"/>
              <w:rPr>
                <w:lang w:val="en-US" w:eastAsia="ko-KR"/>
              </w:rPr>
            </w:pPr>
            <w:r w:rsidRPr="00AD6E7A">
              <w:rPr>
                <w:lang w:val="en-US" w:eastAsia="ko-KR"/>
              </w:rPr>
              <w:t xml:space="preserve">UL </w:t>
            </w:r>
          </w:p>
          <w:p w14:paraId="0D64AC53" w14:textId="77777777" w:rsidR="007A4818" w:rsidRPr="00AD6E7A" w:rsidRDefault="007A4818" w:rsidP="00891886">
            <w:pPr>
              <w:spacing w:after="0"/>
              <w:ind w:left="150"/>
              <w:textAlignment w:val="top"/>
              <w:rPr>
                <w:lang w:val="en-US" w:eastAsia="ko-KR"/>
              </w:rPr>
            </w:pPr>
            <w:r w:rsidRPr="00AD6E7A">
              <w:rPr>
                <w:lang w:val="en-US" w:eastAsia="ko-KR"/>
              </w:rPr>
              <w:t>max modulation order</w:t>
            </w:r>
          </w:p>
        </w:tc>
        <w:tc>
          <w:tcPr>
            <w:tcW w:w="1711" w:type="dxa"/>
            <w:tcBorders>
              <w:top w:val="single" w:sz="4" w:space="0" w:color="000000"/>
              <w:left w:val="nil"/>
              <w:bottom w:val="single" w:sz="4" w:space="0" w:color="auto"/>
              <w:right w:val="single" w:sz="4" w:space="0" w:color="000000"/>
            </w:tcBorders>
            <w:shd w:val="clear" w:color="auto" w:fill="FFFFFF"/>
            <w:tcMar>
              <w:top w:w="15" w:type="dxa"/>
              <w:left w:w="15" w:type="dxa"/>
              <w:bottom w:w="15" w:type="dxa"/>
              <w:right w:w="15" w:type="dxa"/>
            </w:tcMar>
            <w:hideMark/>
          </w:tcPr>
          <w:p w14:paraId="6A33B462" w14:textId="77777777" w:rsidR="007A4818" w:rsidRPr="00AD6E7A" w:rsidRDefault="007A4818" w:rsidP="00891886">
            <w:pPr>
              <w:spacing w:after="0"/>
              <w:ind w:left="150" w:rightChars="124" w:right="248"/>
              <w:textAlignment w:val="top"/>
              <w:rPr>
                <w:lang w:val="en-US" w:eastAsia="ko-KR"/>
              </w:rPr>
            </w:pPr>
            <w:r w:rsidRPr="00AD6E7A">
              <w:rPr>
                <w:lang w:val="en-US" w:eastAsia="ko-KR"/>
              </w:rPr>
              <w:t>256QAM or</w:t>
            </w:r>
          </w:p>
          <w:p w14:paraId="5C9BF156" w14:textId="77777777" w:rsidR="007A4818" w:rsidRPr="00AD6E7A" w:rsidRDefault="007A4818" w:rsidP="00891886">
            <w:pPr>
              <w:spacing w:after="0"/>
              <w:ind w:left="150" w:rightChars="124" w:right="248"/>
              <w:textAlignment w:val="top"/>
              <w:rPr>
                <w:lang w:val="en-US" w:eastAsia="ko-KR"/>
              </w:rPr>
            </w:pPr>
            <w:r w:rsidRPr="00AD6E7A">
              <w:rPr>
                <w:lang w:val="en-US" w:eastAsia="ko-KR"/>
              </w:rPr>
              <w:t>[1024QAM]</w:t>
            </w:r>
          </w:p>
        </w:tc>
        <w:tc>
          <w:tcPr>
            <w:tcW w:w="1711" w:type="dxa"/>
            <w:tcBorders>
              <w:top w:val="single" w:sz="4" w:space="0" w:color="000000"/>
              <w:left w:val="nil"/>
              <w:bottom w:val="single" w:sz="4" w:space="0" w:color="auto"/>
              <w:right w:val="single" w:sz="4" w:space="0" w:color="000000"/>
            </w:tcBorders>
            <w:shd w:val="clear" w:color="auto" w:fill="FFFFFF"/>
            <w:tcMar>
              <w:top w:w="15" w:type="dxa"/>
              <w:left w:w="15" w:type="dxa"/>
              <w:bottom w:w="15" w:type="dxa"/>
              <w:right w:w="15" w:type="dxa"/>
            </w:tcMar>
            <w:hideMark/>
          </w:tcPr>
          <w:p w14:paraId="658652FF" w14:textId="77777777" w:rsidR="007A4818" w:rsidRPr="00AD6E7A" w:rsidRDefault="007A4818" w:rsidP="00891886">
            <w:pPr>
              <w:spacing w:after="0"/>
              <w:ind w:left="150" w:rightChars="128" w:right="256"/>
              <w:textAlignment w:val="top"/>
              <w:rPr>
                <w:lang w:val="en-US" w:eastAsia="ko-KR"/>
              </w:rPr>
            </w:pPr>
            <w:r>
              <w:rPr>
                <w:lang w:val="en-US" w:eastAsia="ko-KR"/>
              </w:rPr>
              <w:t xml:space="preserve">256QAM </w:t>
            </w:r>
            <w:r w:rsidRPr="00AD6E7A">
              <w:rPr>
                <w:lang w:val="en-US" w:eastAsia="ko-KR"/>
              </w:rPr>
              <w:t>or [1024QAM]</w:t>
            </w:r>
          </w:p>
        </w:tc>
        <w:tc>
          <w:tcPr>
            <w:tcW w:w="1711" w:type="dxa"/>
            <w:tcBorders>
              <w:top w:val="single" w:sz="4" w:space="0" w:color="000000"/>
              <w:left w:val="nil"/>
              <w:bottom w:val="single" w:sz="4" w:space="0" w:color="auto"/>
              <w:right w:val="single" w:sz="4" w:space="0" w:color="000000"/>
            </w:tcBorders>
            <w:shd w:val="clear" w:color="auto" w:fill="FFFFFF"/>
            <w:tcMar>
              <w:top w:w="15" w:type="dxa"/>
              <w:left w:w="15" w:type="dxa"/>
              <w:bottom w:w="15" w:type="dxa"/>
              <w:right w:w="15" w:type="dxa"/>
            </w:tcMar>
            <w:hideMark/>
          </w:tcPr>
          <w:p w14:paraId="6D2AE9E9" w14:textId="77777777" w:rsidR="007A4818" w:rsidRPr="00AD6E7A" w:rsidRDefault="007A4818" w:rsidP="00891886">
            <w:pPr>
              <w:spacing w:after="0"/>
              <w:ind w:left="150"/>
              <w:textAlignment w:val="top"/>
              <w:rPr>
                <w:lang w:val="en-US" w:eastAsia="ko-KR"/>
              </w:rPr>
            </w:pPr>
            <w:r>
              <w:rPr>
                <w:lang w:val="en-US" w:eastAsia="ko-KR"/>
              </w:rPr>
              <w:t xml:space="preserve">64 </w:t>
            </w:r>
            <w:r w:rsidRPr="00AD6E7A">
              <w:rPr>
                <w:lang w:val="en-US" w:eastAsia="ko-KR"/>
              </w:rPr>
              <w:t>QAM</w:t>
            </w:r>
          </w:p>
        </w:tc>
        <w:tc>
          <w:tcPr>
            <w:tcW w:w="1711" w:type="dxa"/>
            <w:tcBorders>
              <w:top w:val="single" w:sz="4" w:space="0" w:color="000000"/>
              <w:left w:val="nil"/>
              <w:bottom w:val="single" w:sz="4" w:space="0" w:color="auto"/>
              <w:right w:val="single" w:sz="4" w:space="0" w:color="000000"/>
            </w:tcBorders>
            <w:shd w:val="clear" w:color="auto" w:fill="FFFFFF"/>
            <w:tcMar>
              <w:top w:w="15" w:type="dxa"/>
              <w:left w:w="15" w:type="dxa"/>
              <w:bottom w:w="15" w:type="dxa"/>
              <w:right w:w="15" w:type="dxa"/>
            </w:tcMar>
            <w:hideMark/>
          </w:tcPr>
          <w:p w14:paraId="225C715A" w14:textId="77777777" w:rsidR="007A4818" w:rsidRPr="00AD6E7A" w:rsidRDefault="007A4818" w:rsidP="00891886">
            <w:pPr>
              <w:spacing w:after="0"/>
              <w:ind w:left="150" w:rightChars="66" w:right="132"/>
              <w:textAlignment w:val="top"/>
              <w:rPr>
                <w:lang w:val="en-US" w:eastAsia="ko-KR"/>
              </w:rPr>
            </w:pPr>
            <w:r w:rsidRPr="00AD6E7A">
              <w:rPr>
                <w:lang w:val="en-US" w:eastAsia="ko-KR"/>
              </w:rPr>
              <w:t>64</w:t>
            </w:r>
            <w:r>
              <w:rPr>
                <w:lang w:val="en-US" w:eastAsia="ko-KR"/>
              </w:rPr>
              <w:t xml:space="preserve"> </w:t>
            </w:r>
            <w:r w:rsidRPr="00AD6E7A">
              <w:rPr>
                <w:lang w:val="en-US" w:eastAsia="ko-KR"/>
              </w:rPr>
              <w:t>QAM</w:t>
            </w:r>
          </w:p>
        </w:tc>
        <w:tc>
          <w:tcPr>
            <w:tcW w:w="1712" w:type="dxa"/>
            <w:tcBorders>
              <w:top w:val="single" w:sz="4" w:space="0" w:color="000000"/>
              <w:left w:val="nil"/>
              <w:bottom w:val="single" w:sz="4" w:space="0" w:color="auto"/>
              <w:right w:val="single" w:sz="4" w:space="0" w:color="000000"/>
            </w:tcBorders>
            <w:shd w:val="clear" w:color="auto" w:fill="FFFFFF"/>
            <w:hideMark/>
          </w:tcPr>
          <w:p w14:paraId="4F755E24" w14:textId="77777777" w:rsidR="007A4818" w:rsidRPr="00AD6E7A" w:rsidRDefault="007A4818" w:rsidP="00891886">
            <w:pPr>
              <w:spacing w:after="0"/>
              <w:ind w:left="150" w:rightChars="76" w:right="152"/>
              <w:textAlignment w:val="top"/>
              <w:rPr>
                <w:rFonts w:eastAsia="굴림"/>
                <w:lang w:val="en-US" w:eastAsia="ko-KR"/>
              </w:rPr>
            </w:pPr>
            <w:r>
              <w:rPr>
                <w:rFonts w:eastAsia="굴림"/>
                <w:lang w:val="en-US" w:eastAsia="ko-KR"/>
              </w:rPr>
              <w:t>Depending on device type</w:t>
            </w:r>
          </w:p>
        </w:tc>
      </w:tr>
      <w:tr w:rsidR="007A4818" w:rsidRPr="00AD6E7A" w14:paraId="13800582" w14:textId="77777777" w:rsidTr="00891886">
        <w:trPr>
          <w:trHeight w:val="62"/>
        </w:trPr>
        <w:tc>
          <w:tcPr>
            <w:tcW w:w="9648" w:type="dxa"/>
            <w:gridSpan w:val="6"/>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14:paraId="4FE51050" w14:textId="77777777" w:rsidR="007A4818" w:rsidRPr="00971131" w:rsidRDefault="007A4818" w:rsidP="00891886">
            <w:pPr>
              <w:pStyle w:val="af1"/>
              <w:numPr>
                <w:ilvl w:val="0"/>
                <w:numId w:val="35"/>
              </w:numPr>
              <w:ind w:leftChars="0"/>
              <w:jc w:val="both"/>
              <w:rPr>
                <w:rFonts w:eastAsia="맑은 고딕" w:cs="바탕"/>
                <w:lang w:eastAsia="ko-KR"/>
              </w:rPr>
            </w:pPr>
            <w:r w:rsidRPr="00971131">
              <w:rPr>
                <w:rFonts w:eastAsia="맑은 고딕" w:cs="바탕"/>
                <w:lang w:eastAsia="ko-KR"/>
              </w:rPr>
              <w:t xml:space="preserve">Type I: </w:t>
            </w:r>
            <w:r>
              <w:rPr>
                <w:rFonts w:eastAsia="맑은 고딕" w:cs="바탕"/>
                <w:lang w:eastAsia="ko-KR"/>
              </w:rPr>
              <w:t>This type</w:t>
            </w:r>
            <w:r w:rsidRPr="00971131">
              <w:rPr>
                <w:rFonts w:eastAsia="맑은 고딕" w:cs="바탕"/>
                <w:lang w:eastAsia="ko-KR"/>
              </w:rPr>
              <w:t xml:space="preserve"> spans from cost-sensitive industrial modules to ultra-low-power</w:t>
            </w:r>
            <w:r>
              <w:rPr>
                <w:rFonts w:eastAsia="맑은 고딕" w:cs="바탕"/>
                <w:lang w:eastAsia="ko-KR"/>
              </w:rPr>
              <w:t xml:space="preserve"> modules for </w:t>
            </w:r>
            <w:proofErr w:type="spellStart"/>
            <w:r>
              <w:rPr>
                <w:rFonts w:eastAsia="맑은 고딕" w:cs="바탕"/>
                <w:lang w:eastAsia="ko-KR"/>
              </w:rPr>
              <w:t>IoT</w:t>
            </w:r>
            <w:proofErr w:type="spellEnd"/>
            <w:r>
              <w:rPr>
                <w:rFonts w:eastAsia="맑은 고딕" w:cs="바탕"/>
                <w:lang w:eastAsia="ko-KR"/>
              </w:rPr>
              <w:t xml:space="preserve"> services</w:t>
            </w:r>
            <w:r w:rsidRPr="00971131">
              <w:rPr>
                <w:rFonts w:eastAsia="맑은 고딕" w:cs="바탕"/>
                <w:lang w:eastAsia="ko-KR"/>
              </w:rPr>
              <w:t>. These devices will be deployed in massive scale and must operate under extremely ti</w:t>
            </w:r>
            <w:r>
              <w:rPr>
                <w:rFonts w:eastAsia="맑은 고딕" w:cs="바탕"/>
                <w:lang w:eastAsia="ko-KR"/>
              </w:rPr>
              <w:t xml:space="preserve">ght cost and energy budgets. 6GR </w:t>
            </w:r>
            <w:r w:rsidRPr="00971131">
              <w:rPr>
                <w:rFonts w:eastAsia="맑은 고딕" w:cs="바탕"/>
                <w:lang w:eastAsia="ko-KR"/>
              </w:rPr>
              <w:t>should provide simplified PHY/MAC designs, scalable addressing and identification mechanisms, and highly efficient paging/wake-up signa</w:t>
            </w:r>
            <w:r>
              <w:rPr>
                <w:rFonts w:eastAsia="맑은 고딕" w:cs="바탕"/>
                <w:lang w:eastAsia="ko-KR"/>
              </w:rPr>
              <w:t>l</w:t>
            </w:r>
            <w:r w:rsidRPr="00971131">
              <w:rPr>
                <w:rFonts w:eastAsia="맑은 고딕" w:cs="바탕"/>
                <w:lang w:eastAsia="ko-KR"/>
              </w:rPr>
              <w:t>ling.</w:t>
            </w:r>
          </w:p>
          <w:p w14:paraId="21AFA6AE" w14:textId="77777777" w:rsidR="007A4818" w:rsidRPr="007E102F" w:rsidRDefault="007A4818" w:rsidP="00891886">
            <w:pPr>
              <w:pStyle w:val="af1"/>
              <w:numPr>
                <w:ilvl w:val="0"/>
                <w:numId w:val="35"/>
              </w:numPr>
              <w:ind w:leftChars="0"/>
              <w:jc w:val="both"/>
              <w:rPr>
                <w:rFonts w:eastAsia="맑은 고딕" w:cs="바탕"/>
                <w:lang w:eastAsia="ko-KR"/>
              </w:rPr>
            </w:pPr>
            <w:r w:rsidRPr="007E102F">
              <w:rPr>
                <w:rFonts w:eastAsia="맑은 고딕" w:cs="바탕"/>
                <w:lang w:eastAsia="ko-KR"/>
              </w:rPr>
              <w:t>Type II: Type II is to support wearables (e.g., smartwatches). Wearable devices represent a distinct category with unique constraints in terms of battery size, smallest form factor, and connectivity requirements. Unlike smartphones, wearables typically operate with reduced complexity (e.g., limited bandwidth, fewer antennas) while requiring robust coverage and efficient signa</w:t>
            </w:r>
            <w:r>
              <w:rPr>
                <w:rFonts w:eastAsia="맑은 고딕" w:cs="바탕"/>
                <w:lang w:eastAsia="ko-KR"/>
              </w:rPr>
              <w:t>l</w:t>
            </w:r>
            <w:r w:rsidRPr="007E102F">
              <w:rPr>
                <w:rFonts w:eastAsia="맑은 고딕" w:cs="바탕"/>
                <w:lang w:eastAsia="ko-KR"/>
              </w:rPr>
              <w:t xml:space="preserve">ling to support continuous operation under low power. Wearable devices such as smartwatches face unique RF challenges due to their small form factor, including limited number of antenna, constrained PA/filter design, and strict power/thermal budgets. These factors typically result in higher error vector magnitude (EVM) compared to smartphones or </w:t>
            </w:r>
            <w:proofErr w:type="spellStart"/>
            <w:r w:rsidRPr="007E102F">
              <w:rPr>
                <w:rFonts w:eastAsia="맑은 고딕" w:cs="바탕"/>
                <w:lang w:eastAsia="ko-KR"/>
              </w:rPr>
              <w:t>IoT</w:t>
            </w:r>
            <w:proofErr w:type="spellEnd"/>
            <w:r w:rsidRPr="007E102F">
              <w:rPr>
                <w:rFonts w:eastAsia="맑은 고딕" w:cs="바탕"/>
                <w:lang w:eastAsia="ko-KR"/>
              </w:rPr>
              <w:t xml:space="preserve"> devices. Consequently, while generic </w:t>
            </w:r>
            <w:proofErr w:type="spellStart"/>
            <w:r w:rsidRPr="007E102F">
              <w:rPr>
                <w:rFonts w:eastAsia="맑은 고딕" w:cs="바탕"/>
                <w:lang w:eastAsia="ko-KR"/>
              </w:rPr>
              <w:t>IoT</w:t>
            </w:r>
            <w:proofErr w:type="spellEnd"/>
            <w:r w:rsidRPr="007E102F">
              <w:rPr>
                <w:rFonts w:eastAsia="맑은 고딕" w:cs="바탕"/>
                <w:lang w:eastAsia="ko-KR"/>
              </w:rPr>
              <w:t xml:space="preserve"> devices can rely on similar requirements as normal UE, wearable devices require a separate classification in 6G with mid-level modulation capability (e.g., up to 64 QAM) but with more relaxed EVM requirements than smartphones. This distinction justifies treating wearables as a device type separate from </w:t>
            </w:r>
            <w:proofErr w:type="spellStart"/>
            <w:r w:rsidRPr="007E102F">
              <w:rPr>
                <w:rFonts w:eastAsia="맑은 고딕" w:cs="바탕"/>
                <w:lang w:eastAsia="ko-KR"/>
              </w:rPr>
              <w:t>IoT</w:t>
            </w:r>
            <w:proofErr w:type="spellEnd"/>
            <w:r w:rsidRPr="007E102F">
              <w:rPr>
                <w:rFonts w:eastAsia="맑은 고딕" w:cs="바탕"/>
                <w:lang w:eastAsia="ko-KR"/>
              </w:rPr>
              <w:t xml:space="preserve"> in 6GR.</w:t>
            </w:r>
          </w:p>
          <w:p w14:paraId="6A9A1DFA" w14:textId="77777777" w:rsidR="007A4818" w:rsidRPr="007E102F" w:rsidRDefault="007A4818" w:rsidP="00891886">
            <w:pPr>
              <w:pStyle w:val="af1"/>
              <w:numPr>
                <w:ilvl w:val="0"/>
                <w:numId w:val="35"/>
              </w:numPr>
              <w:ind w:leftChars="0"/>
              <w:jc w:val="both"/>
              <w:rPr>
                <w:rFonts w:eastAsia="맑은 고딕" w:cs="바탕"/>
                <w:lang w:eastAsia="ko-KR"/>
              </w:rPr>
            </w:pPr>
            <w:r w:rsidRPr="007E102F">
              <w:rPr>
                <w:rFonts w:eastAsia="맑은 고딕" w:cs="바탕"/>
                <w:lang w:eastAsia="ko-KR"/>
              </w:rPr>
              <w:t xml:space="preserve">Type III: Smartphones will continue to be the most widely adopted 6G device type, serving as the baseline for feature-rich capabilities. Smartphones must support high spectrum flexibility, multi-antenna operation, and advanced AI-assisted resource management while maintaining strict energy efficiency and form-factor constraints. However, in practical smartphone form factors, achieving flexible multi-band frequency support is fundamentally constrained since adding more antennas and transmit chains is extremely difficult. The compact device architecture must already accommodate displays, batteries, cameras, and processors, leaving very limited space for RF front-end components. Each additional antenna requires its own matching network, filters, </w:t>
            </w:r>
            <w:r w:rsidRPr="007E102F">
              <w:rPr>
                <w:rFonts w:eastAsia="맑은 고딕" w:cs="바탕"/>
                <w:lang w:eastAsia="ko-KR"/>
              </w:rPr>
              <w:lastRenderedPageBreak/>
              <w:t xml:space="preserve">and often dedicated power amplifiers or switches, which not only increases board area but also raises power consumption and thermal challenges. As a result, the physical and electrical limitations of smartphone design make it unrealistic to scale antenna counts and RF chains in the same way as larger form-factor devices such as laptops or FWA. </w:t>
            </w:r>
          </w:p>
          <w:p w14:paraId="357CE593" w14:textId="77777777" w:rsidR="007A4818" w:rsidRDefault="007A4818" w:rsidP="00891886">
            <w:pPr>
              <w:pStyle w:val="af1"/>
              <w:numPr>
                <w:ilvl w:val="0"/>
                <w:numId w:val="35"/>
              </w:numPr>
              <w:ind w:leftChars="0"/>
              <w:jc w:val="both"/>
              <w:rPr>
                <w:rFonts w:eastAsia="굴림"/>
                <w:lang w:val="en-US" w:eastAsia="ko-KR"/>
              </w:rPr>
            </w:pPr>
            <w:r w:rsidRPr="007E102F">
              <w:rPr>
                <w:rFonts w:eastAsia="맑은 고딕" w:cs="바탕"/>
                <w:lang w:eastAsia="ko-KR"/>
              </w:rPr>
              <w:t>Type IV: This is to support high capable UE for fixed Wireless Access (FWA) service. FWA devices will remain an essential category in 6G, providing broadband connectivity to households and enterprises. Compared to smartphones, FWA UEs typically allow less stringent size and power constraints, enabling support for high-gain antennas, multi-band reception, and advanced beam management. For FWA UEs, 6G standardization must ensure efficient support for wideband carrier aggregation, optimized mobility handling for semi-static installations, and seamless integration with wired backhaul networks.</w:t>
            </w:r>
          </w:p>
        </w:tc>
      </w:tr>
    </w:tbl>
    <w:p w14:paraId="315FFC2F" w14:textId="77777777" w:rsidR="007A4818" w:rsidRDefault="007A4818" w:rsidP="007A4818">
      <w:pPr>
        <w:rPr>
          <w:rFonts w:eastAsia="맑은 고딕"/>
          <w:lang w:val="en-US" w:eastAsia="ko-KR"/>
        </w:rPr>
      </w:pPr>
    </w:p>
    <w:p w14:paraId="4A5A5424" w14:textId="105AEB0C" w:rsidR="007A4818" w:rsidRDefault="007A4818" w:rsidP="007A4818">
      <w:pPr>
        <w:rPr>
          <w:rFonts w:eastAsia="맑은 고딕"/>
          <w:lang w:val="en-US" w:eastAsia="ko-KR"/>
        </w:rPr>
      </w:pPr>
      <w:r w:rsidRPr="00D35ABE">
        <w:rPr>
          <w:rFonts w:eastAsia="맑은 고딕"/>
          <w:lang w:val="en-US" w:eastAsia="ko-KR"/>
        </w:rPr>
        <w:t xml:space="preserve">Along with device type classification, RAN2 can study a UE capability </w:t>
      </w:r>
      <w:proofErr w:type="spellStart"/>
      <w:r>
        <w:rPr>
          <w:rFonts w:eastAsia="맑은 고딕"/>
          <w:lang w:val="en-US" w:eastAsia="ko-KR"/>
        </w:rPr>
        <w:t>signalling</w:t>
      </w:r>
      <w:proofErr w:type="spellEnd"/>
      <w:r>
        <w:rPr>
          <w:rFonts w:eastAsia="맑은 고딕"/>
          <w:lang w:val="en-US" w:eastAsia="ko-KR"/>
        </w:rPr>
        <w:t xml:space="preserve"> </w:t>
      </w:r>
      <w:r w:rsidRPr="00D35ABE">
        <w:rPr>
          <w:rFonts w:eastAsia="맑은 고딕"/>
          <w:lang w:val="en-US" w:eastAsia="ko-KR"/>
        </w:rPr>
        <w:t xml:space="preserve">framework that utilizes basic and essential capabilities associated with each device type to </w:t>
      </w:r>
      <w:r w:rsidR="006820E0">
        <w:rPr>
          <w:rFonts w:eastAsia="맑은 고딕"/>
          <w:lang w:val="en-US" w:eastAsia="ko-KR"/>
        </w:rPr>
        <w:t>minimize</w:t>
      </w:r>
      <w:r w:rsidRPr="00D35ABE">
        <w:rPr>
          <w:rFonts w:eastAsia="맑은 고딕"/>
          <w:lang w:val="en-US" w:eastAsia="ko-KR"/>
        </w:rPr>
        <w:t xml:space="preserve"> </w:t>
      </w:r>
      <w:proofErr w:type="spellStart"/>
      <w:r w:rsidRPr="00D35ABE">
        <w:rPr>
          <w:rFonts w:eastAsia="맑은 고딕"/>
          <w:lang w:val="en-US" w:eastAsia="ko-KR"/>
        </w:rPr>
        <w:t>signa</w:t>
      </w:r>
      <w:r>
        <w:rPr>
          <w:rFonts w:eastAsia="맑은 고딕"/>
          <w:lang w:val="en-US" w:eastAsia="ko-KR"/>
        </w:rPr>
        <w:t>l</w:t>
      </w:r>
      <w:r w:rsidRPr="00D35ABE">
        <w:rPr>
          <w:rFonts w:eastAsia="맑은 고딕"/>
          <w:lang w:val="en-US" w:eastAsia="ko-KR"/>
        </w:rPr>
        <w:t>ling</w:t>
      </w:r>
      <w:proofErr w:type="spellEnd"/>
      <w:r w:rsidRPr="00D35ABE">
        <w:rPr>
          <w:rFonts w:eastAsia="맑은 고딕"/>
          <w:lang w:val="en-US" w:eastAsia="ko-KR"/>
        </w:rPr>
        <w:t xml:space="preserve"> overhead for UE capability reporting. For </w:t>
      </w:r>
      <w:r w:rsidR="006820E0">
        <w:rPr>
          <w:rFonts w:eastAsia="맑은 고딕"/>
          <w:lang w:val="en-US" w:eastAsia="ko-KR"/>
        </w:rPr>
        <w:t xml:space="preserve">example, </w:t>
      </w:r>
      <w:r w:rsidRPr="00D35ABE">
        <w:rPr>
          <w:rFonts w:eastAsia="맑은 고딕"/>
          <w:lang w:val="en-US" w:eastAsia="ko-KR"/>
        </w:rPr>
        <w:t xml:space="preserve">if RAN2 defines basic and essential capabilities for each device type, the device type information alone can be reported in UE capability </w:t>
      </w:r>
      <w:proofErr w:type="spellStart"/>
      <w:r w:rsidRPr="00D35ABE">
        <w:rPr>
          <w:rFonts w:eastAsia="맑은 고딕"/>
          <w:lang w:val="en-US" w:eastAsia="ko-KR"/>
        </w:rPr>
        <w:t>signa</w:t>
      </w:r>
      <w:r>
        <w:rPr>
          <w:rFonts w:eastAsia="맑은 고딕"/>
          <w:lang w:val="en-US" w:eastAsia="ko-KR"/>
        </w:rPr>
        <w:t>l</w:t>
      </w:r>
      <w:r w:rsidRPr="00D35ABE">
        <w:rPr>
          <w:rFonts w:eastAsia="맑은 고딕"/>
          <w:lang w:val="en-US" w:eastAsia="ko-KR"/>
        </w:rPr>
        <w:t>ling</w:t>
      </w:r>
      <w:proofErr w:type="spellEnd"/>
      <w:r w:rsidRPr="00D35ABE">
        <w:rPr>
          <w:rFonts w:eastAsia="맑은 고딕"/>
          <w:lang w:val="en-US" w:eastAsia="ko-KR"/>
        </w:rPr>
        <w:t xml:space="preserve"> instead of reporting individual parameters for </w:t>
      </w:r>
      <w:r w:rsidR="006820E0">
        <w:rPr>
          <w:rFonts w:eastAsia="맑은 고딕"/>
          <w:lang w:val="en-US" w:eastAsia="ko-KR"/>
        </w:rPr>
        <w:t xml:space="preserve">these </w:t>
      </w:r>
      <w:r w:rsidRPr="00D35ABE">
        <w:rPr>
          <w:rFonts w:eastAsia="맑은 고딕"/>
          <w:lang w:val="en-US" w:eastAsia="ko-KR"/>
        </w:rPr>
        <w:t xml:space="preserve">basic and essential capabilities. This approach would streamline the </w:t>
      </w:r>
      <w:proofErr w:type="spellStart"/>
      <w:r w:rsidRPr="00D35ABE">
        <w:rPr>
          <w:rFonts w:eastAsia="맑은 고딕"/>
          <w:lang w:val="en-US" w:eastAsia="ko-KR"/>
        </w:rPr>
        <w:t>signa</w:t>
      </w:r>
      <w:r>
        <w:rPr>
          <w:rFonts w:eastAsia="맑은 고딕"/>
          <w:lang w:val="en-US" w:eastAsia="ko-KR"/>
        </w:rPr>
        <w:t>l</w:t>
      </w:r>
      <w:r w:rsidRPr="00D35ABE">
        <w:rPr>
          <w:rFonts w:eastAsia="맑은 고딕"/>
          <w:lang w:val="en-US" w:eastAsia="ko-KR"/>
        </w:rPr>
        <w:t>ling</w:t>
      </w:r>
      <w:proofErr w:type="spellEnd"/>
      <w:r w:rsidRPr="00D35ABE">
        <w:rPr>
          <w:rFonts w:eastAsia="맑은 고딕"/>
          <w:lang w:val="en-US" w:eastAsia="ko-KR"/>
        </w:rPr>
        <w:t xml:space="preserve"> process and provide a more structured framework for defining diverse device capabilities in 6G.</w:t>
      </w:r>
      <w:r>
        <w:rPr>
          <w:rFonts w:eastAsia="맑은 고딕"/>
          <w:lang w:val="en-US" w:eastAsia="ko-KR"/>
        </w:rPr>
        <w:t xml:space="preserve"> The device type can be also used as a filter for UE Capability Enquiry to avoid unnecessary and excessive UE Capability report.</w:t>
      </w:r>
    </w:p>
    <w:p w14:paraId="065AC458" w14:textId="565AE37B" w:rsidR="007A4818" w:rsidRPr="005F7C62" w:rsidRDefault="007A4818" w:rsidP="007A4818">
      <w:pPr>
        <w:rPr>
          <w:b/>
          <w:bCs/>
          <w:lang w:eastAsia="zh-CN"/>
        </w:rPr>
      </w:pPr>
      <w:r w:rsidRPr="005F7C62">
        <w:rPr>
          <w:b/>
          <w:bCs/>
          <w:lang w:eastAsia="zh-CN"/>
        </w:rPr>
        <w:t xml:space="preserve">Observation </w:t>
      </w:r>
      <w:r w:rsidR="00433557">
        <w:rPr>
          <w:b/>
          <w:bCs/>
          <w:lang w:eastAsia="zh-CN"/>
        </w:rPr>
        <w:t>2</w:t>
      </w:r>
      <w:r w:rsidRPr="005F7C62">
        <w:rPr>
          <w:b/>
          <w:bCs/>
          <w:lang w:eastAsia="zh-CN"/>
        </w:rPr>
        <w:t xml:space="preserve">: Along with device type classification and </w:t>
      </w:r>
      <w:r w:rsidR="006820E0">
        <w:rPr>
          <w:b/>
          <w:bCs/>
          <w:lang w:eastAsia="zh-CN"/>
        </w:rPr>
        <w:t xml:space="preserve">the identification of </w:t>
      </w:r>
      <w:r w:rsidRPr="005F7C62">
        <w:rPr>
          <w:b/>
          <w:bCs/>
          <w:lang w:eastAsia="zh-CN"/>
        </w:rPr>
        <w:t>basic and essential capabilities, the UE capability signa</w:t>
      </w:r>
      <w:r>
        <w:rPr>
          <w:b/>
          <w:bCs/>
          <w:lang w:eastAsia="zh-CN"/>
        </w:rPr>
        <w:t>l</w:t>
      </w:r>
      <w:r w:rsidRPr="005F7C62">
        <w:rPr>
          <w:b/>
          <w:bCs/>
          <w:lang w:eastAsia="zh-CN"/>
        </w:rPr>
        <w:t xml:space="preserve">ling framework can be </w:t>
      </w:r>
      <w:r w:rsidR="006820E0">
        <w:rPr>
          <w:b/>
          <w:bCs/>
          <w:lang w:eastAsia="zh-CN"/>
        </w:rPr>
        <w:t xml:space="preserve">enhanced to determine </w:t>
      </w:r>
      <w:r w:rsidRPr="005F7C62">
        <w:rPr>
          <w:b/>
          <w:bCs/>
          <w:lang w:eastAsia="zh-CN"/>
        </w:rPr>
        <w:t>UE capabilities for each device type.</w:t>
      </w:r>
    </w:p>
    <w:p w14:paraId="632B2095" w14:textId="63875F3E" w:rsidR="007A4818" w:rsidRDefault="007A4818" w:rsidP="007A4818">
      <w:pPr>
        <w:rPr>
          <w:b/>
          <w:bCs/>
          <w:lang w:eastAsia="zh-CN"/>
        </w:rPr>
      </w:pPr>
      <w:r>
        <w:rPr>
          <w:b/>
          <w:bCs/>
          <w:lang w:eastAsia="zh-CN"/>
        </w:rPr>
        <w:t xml:space="preserve">Proposal </w:t>
      </w:r>
      <w:r w:rsidR="00433557">
        <w:rPr>
          <w:b/>
          <w:bCs/>
          <w:lang w:eastAsia="zh-CN"/>
        </w:rPr>
        <w:t>1</w:t>
      </w:r>
      <w:r>
        <w:rPr>
          <w:b/>
          <w:bCs/>
          <w:lang w:eastAsia="zh-CN"/>
        </w:rPr>
        <w:t xml:space="preserve">: </w:t>
      </w:r>
      <w:r w:rsidRPr="005F7C62">
        <w:rPr>
          <w:b/>
          <w:bCs/>
          <w:lang w:eastAsia="zh-CN"/>
        </w:rPr>
        <w:t xml:space="preserve">RAN2 </w:t>
      </w:r>
      <w:r>
        <w:rPr>
          <w:b/>
          <w:bCs/>
          <w:lang w:eastAsia="zh-CN"/>
        </w:rPr>
        <w:t xml:space="preserve">is asked </w:t>
      </w:r>
      <w:r w:rsidRPr="005F7C62">
        <w:rPr>
          <w:b/>
          <w:bCs/>
          <w:lang w:eastAsia="zh-CN"/>
        </w:rPr>
        <w:t xml:space="preserve">to study improvements to </w:t>
      </w:r>
      <w:r>
        <w:rPr>
          <w:b/>
          <w:bCs/>
          <w:lang w:eastAsia="zh-CN"/>
        </w:rPr>
        <w:t xml:space="preserve">UE </w:t>
      </w:r>
      <w:r w:rsidRPr="005F7C62">
        <w:rPr>
          <w:b/>
          <w:bCs/>
          <w:lang w:eastAsia="zh-CN"/>
        </w:rPr>
        <w:t>capability signa</w:t>
      </w:r>
      <w:r>
        <w:rPr>
          <w:b/>
          <w:bCs/>
          <w:lang w:eastAsia="zh-CN"/>
        </w:rPr>
        <w:t>l</w:t>
      </w:r>
      <w:r w:rsidRPr="005F7C62">
        <w:rPr>
          <w:b/>
          <w:bCs/>
          <w:lang w:eastAsia="zh-CN"/>
        </w:rPr>
        <w:t xml:space="preserve">ling mechanisms </w:t>
      </w:r>
      <w:r>
        <w:rPr>
          <w:b/>
          <w:bCs/>
          <w:lang w:eastAsia="zh-CN"/>
        </w:rPr>
        <w:t xml:space="preserve">by </w:t>
      </w:r>
      <w:r w:rsidRPr="005F7C62">
        <w:rPr>
          <w:b/>
          <w:bCs/>
          <w:lang w:eastAsia="zh-CN"/>
        </w:rPr>
        <w:t xml:space="preserve">leveraging </w:t>
      </w:r>
      <w:r>
        <w:rPr>
          <w:b/>
          <w:bCs/>
          <w:lang w:eastAsia="zh-CN"/>
        </w:rPr>
        <w:t>device type based basic and essential capabilities</w:t>
      </w:r>
      <w:r w:rsidRPr="005F7C62">
        <w:rPr>
          <w:b/>
          <w:bCs/>
          <w:lang w:eastAsia="zh-CN"/>
        </w:rPr>
        <w:t>.</w:t>
      </w:r>
    </w:p>
    <w:p w14:paraId="0B386071" w14:textId="77777777" w:rsidR="007A4818" w:rsidRPr="007A4818" w:rsidRDefault="007A4818" w:rsidP="007A4818">
      <w:pPr>
        <w:rPr>
          <w:lang w:val="en-US"/>
        </w:rPr>
      </w:pPr>
    </w:p>
    <w:p w14:paraId="6DDAB97C" w14:textId="57144ED4" w:rsidR="000168DE" w:rsidRDefault="00826F40" w:rsidP="00506BF5">
      <w:pPr>
        <w:pStyle w:val="3"/>
        <w:rPr>
          <w:lang w:val="en-US" w:eastAsia="ko-KR"/>
        </w:rPr>
      </w:pPr>
      <w:r>
        <w:rPr>
          <w:rFonts w:eastAsia="맑은 고딕" w:hint="eastAsia"/>
          <w:lang w:val="en-US" w:eastAsia="ko-KR"/>
        </w:rPr>
        <w:t>2</w:t>
      </w:r>
      <w:r w:rsidR="00032023">
        <w:rPr>
          <w:rFonts w:eastAsia="맑은 고딕"/>
          <w:lang w:val="en-US" w:eastAsia="ko-KR"/>
        </w:rPr>
        <w:t>.2</w:t>
      </w:r>
      <w:r>
        <w:rPr>
          <w:rFonts w:eastAsia="맑은 고딕"/>
          <w:lang w:val="en-US" w:eastAsia="ko-KR"/>
        </w:rPr>
        <w:tab/>
      </w:r>
      <w:r w:rsidR="00506BF5">
        <w:rPr>
          <w:lang w:val="en-US" w:eastAsia="ko-KR"/>
        </w:rPr>
        <w:tab/>
      </w:r>
      <w:r w:rsidR="00075F6B">
        <w:rPr>
          <w:lang w:val="en-US" w:eastAsia="ko-KR"/>
        </w:rPr>
        <w:t xml:space="preserve">6G </w:t>
      </w:r>
      <w:r w:rsidR="008C098D">
        <w:rPr>
          <w:lang w:val="en-US" w:eastAsia="ko-KR"/>
        </w:rPr>
        <w:t>D</w:t>
      </w:r>
      <w:r w:rsidR="00075F6B">
        <w:rPr>
          <w:lang w:val="en-US" w:eastAsia="ko-KR"/>
        </w:rPr>
        <w:t>ay-1 services</w:t>
      </w:r>
    </w:p>
    <w:p w14:paraId="6C7B9928" w14:textId="37CC19BE" w:rsidR="00457EB7" w:rsidRDefault="00506BF5" w:rsidP="00506BF5">
      <w:pPr>
        <w:rPr>
          <w:rFonts w:eastAsia="맑은 고딕" w:cs="바탕"/>
        </w:rPr>
      </w:pPr>
      <w:r w:rsidRPr="00B54201">
        <w:rPr>
          <w:rFonts w:eastAsia="맑은 고딕" w:cs="바탕"/>
        </w:rPr>
        <w:t xml:space="preserve">The </w:t>
      </w:r>
      <w:r>
        <w:rPr>
          <w:rFonts w:eastAsia="맑은 고딕" w:cs="바탕"/>
        </w:rPr>
        <w:t>study should aim</w:t>
      </w:r>
      <w:r w:rsidR="00D568B1">
        <w:rPr>
          <w:rFonts w:eastAsia="맑은 고딕" w:cs="바탕"/>
        </w:rPr>
        <w:t xml:space="preserve"> </w:t>
      </w:r>
      <w:r w:rsidR="008C098D">
        <w:rPr>
          <w:rFonts w:eastAsia="맑은 고딕" w:cs="바탕"/>
        </w:rPr>
        <w:t>to develop</w:t>
      </w:r>
      <w:r>
        <w:rPr>
          <w:rFonts w:eastAsia="맑은 고딕" w:cs="바탕"/>
        </w:rPr>
        <w:t xml:space="preserve"> a </w:t>
      </w:r>
      <w:r w:rsidRPr="00B54201">
        <w:rPr>
          <w:rFonts w:eastAsia="맑은 고딕" w:cs="바탕"/>
        </w:rPr>
        <w:t xml:space="preserve">single technology framework for 6G </w:t>
      </w:r>
      <w:r w:rsidR="009C70B7">
        <w:rPr>
          <w:rFonts w:eastAsia="맑은 고딕" w:cs="바탕"/>
        </w:rPr>
        <w:t>Radio</w:t>
      </w:r>
      <w:r w:rsidR="00166FDE">
        <w:rPr>
          <w:rFonts w:eastAsia="맑은 고딕" w:cs="바탕"/>
        </w:rPr>
        <w:t xml:space="preserve"> (6GR)</w:t>
      </w:r>
      <w:r w:rsidR="009C70B7">
        <w:rPr>
          <w:rFonts w:eastAsia="맑은 고딕" w:cs="바탕"/>
        </w:rPr>
        <w:t xml:space="preserve"> </w:t>
      </w:r>
      <w:r w:rsidRPr="00B54201">
        <w:rPr>
          <w:rFonts w:eastAsia="맑은 고딕" w:cs="바탕"/>
        </w:rPr>
        <w:t>to support both existing and new services</w:t>
      </w:r>
      <w:r>
        <w:rPr>
          <w:rFonts w:eastAsia="맑은 고딕" w:cs="바탕"/>
        </w:rPr>
        <w:t xml:space="preserve">, </w:t>
      </w:r>
      <w:r w:rsidR="008C098D">
        <w:rPr>
          <w:rFonts w:eastAsia="맑은 고딕" w:cs="바탕"/>
        </w:rPr>
        <w:t xml:space="preserve">addressing </w:t>
      </w:r>
      <w:r>
        <w:rPr>
          <w:rFonts w:eastAsia="맑은 고딕" w:cs="바탕"/>
        </w:rPr>
        <w:t>the deployment scenarios and requirements</w:t>
      </w:r>
      <w:r w:rsidRPr="00B54201">
        <w:rPr>
          <w:rFonts w:eastAsia="맑은 고딕" w:cs="바탕"/>
        </w:rPr>
        <w:t xml:space="preserve"> </w:t>
      </w:r>
      <w:r w:rsidR="008C098D">
        <w:rPr>
          <w:rFonts w:eastAsia="맑은 고딕" w:cs="바탕"/>
        </w:rPr>
        <w:t>outlined</w:t>
      </w:r>
      <w:r>
        <w:rPr>
          <w:rFonts w:eastAsia="맑은 고딕" w:cs="바탕"/>
        </w:rPr>
        <w:t xml:space="preserve"> in the RAN study on 6G scenarios and requirements</w:t>
      </w:r>
      <w:r w:rsidR="009223FF">
        <w:rPr>
          <w:rFonts w:eastAsia="맑은 고딕" w:cs="바탕"/>
        </w:rPr>
        <w:t xml:space="preserve"> [</w:t>
      </w:r>
      <w:r w:rsidR="00457EB7">
        <w:rPr>
          <w:rFonts w:eastAsia="맑은 고딕" w:cs="바탕"/>
        </w:rPr>
        <w:t>1</w:t>
      </w:r>
      <w:r w:rsidR="009223FF">
        <w:rPr>
          <w:rFonts w:eastAsia="맑은 고딕" w:cs="바탕"/>
        </w:rPr>
        <w:t>]</w:t>
      </w:r>
      <w:r>
        <w:rPr>
          <w:rFonts w:eastAsia="맑은 고딕" w:cs="바탕"/>
        </w:rPr>
        <w:t xml:space="preserve">. </w:t>
      </w:r>
      <w:r w:rsidR="00457EB7">
        <w:rPr>
          <w:rFonts w:eastAsia="맑은 고딕" w:cs="바탕"/>
        </w:rPr>
        <w:t>The</w:t>
      </w:r>
      <w:r w:rsidR="008C098D">
        <w:rPr>
          <w:rFonts w:eastAsia="맑은 고딕" w:cs="바탕"/>
        </w:rPr>
        <w:t xml:space="preserve"> services identified in</w:t>
      </w:r>
      <w:r w:rsidR="00457EB7">
        <w:rPr>
          <w:rFonts w:eastAsia="맑은 고딕" w:cs="바탕"/>
        </w:rPr>
        <w:t xml:space="preserve"> [1] </w:t>
      </w:r>
      <w:r w:rsidR="008C098D">
        <w:rPr>
          <w:rFonts w:eastAsia="맑은 고딕" w:cs="바탕"/>
        </w:rPr>
        <w:t xml:space="preserve">include </w:t>
      </w:r>
      <w:r w:rsidR="00457EB7">
        <w:rPr>
          <w:rFonts w:eastAsia="맑은 고딕" w:cs="바탕"/>
        </w:rPr>
        <w:t>mobile broadband, immersive communication, massive communication (</w:t>
      </w:r>
      <w:proofErr w:type="spellStart"/>
      <w:r w:rsidR="00457EB7">
        <w:rPr>
          <w:rFonts w:eastAsia="맑은 고딕" w:cs="바탕"/>
        </w:rPr>
        <w:t>IoT</w:t>
      </w:r>
      <w:proofErr w:type="spellEnd"/>
      <w:r w:rsidR="00457EB7">
        <w:rPr>
          <w:rFonts w:eastAsia="맑은 고딕" w:cs="바탕"/>
        </w:rPr>
        <w:t xml:space="preserve">), sensing, AI, </w:t>
      </w:r>
      <w:r w:rsidR="008C098D">
        <w:rPr>
          <w:rFonts w:eastAsia="맑은 고딕" w:cs="바탕"/>
        </w:rPr>
        <w:t>v</w:t>
      </w:r>
      <w:r w:rsidR="00457EB7">
        <w:rPr>
          <w:rFonts w:eastAsia="맑은 고딕" w:cs="바탕"/>
        </w:rPr>
        <w:t xml:space="preserve">oice, and </w:t>
      </w:r>
      <w:r w:rsidR="008C098D">
        <w:rPr>
          <w:rFonts w:eastAsia="맑은 고딕" w:cs="바탕"/>
        </w:rPr>
        <w:t>r</w:t>
      </w:r>
      <w:r w:rsidR="00457EB7">
        <w:rPr>
          <w:rFonts w:eastAsia="맑은 고딕" w:cs="바탕"/>
        </w:rPr>
        <w:t xml:space="preserve">egulatory </w:t>
      </w:r>
      <w:r w:rsidR="008C098D">
        <w:rPr>
          <w:rFonts w:eastAsia="맑은 고딕" w:cs="바탕"/>
        </w:rPr>
        <w:t>s</w:t>
      </w:r>
      <w:r w:rsidR="00457EB7">
        <w:rPr>
          <w:rFonts w:eastAsia="맑은 고딕" w:cs="바탕"/>
        </w:rPr>
        <w:t xml:space="preserve">ervices. </w:t>
      </w:r>
    </w:p>
    <w:p w14:paraId="23047F39" w14:textId="3E90B090" w:rsidR="00D011BD" w:rsidRDefault="00D011BD" w:rsidP="00D011BD">
      <w:pPr>
        <w:rPr>
          <w:rFonts w:eastAsia="맑은 고딕" w:cs="바탕"/>
        </w:rPr>
      </w:pPr>
      <w:r w:rsidRPr="00110AFC">
        <w:rPr>
          <w:rFonts w:eastAsia="맑은 고딕" w:cs="바탕"/>
        </w:rPr>
        <w:t xml:space="preserve">6G </w:t>
      </w:r>
      <w:r>
        <w:rPr>
          <w:rFonts w:eastAsia="맑은 고딕" w:cs="바탕"/>
        </w:rPr>
        <w:t>Radio</w:t>
      </w:r>
      <w:r w:rsidRPr="00110AFC">
        <w:rPr>
          <w:rFonts w:eastAsia="맑은 고딕" w:cs="바탕"/>
        </w:rPr>
        <w:t xml:space="preserve"> </w:t>
      </w:r>
      <w:r>
        <w:rPr>
          <w:rFonts w:eastAsia="맑은 고딕" w:cs="바탕"/>
        </w:rPr>
        <w:t xml:space="preserve">protocol </w:t>
      </w:r>
      <w:r w:rsidR="00381D3E">
        <w:rPr>
          <w:rFonts w:eastAsia="맑은 고딕" w:cs="바탕"/>
        </w:rPr>
        <w:t xml:space="preserve">must </w:t>
      </w:r>
      <w:r w:rsidRPr="00110AFC">
        <w:rPr>
          <w:rFonts w:eastAsia="맑은 고딕" w:cs="바탕"/>
        </w:rPr>
        <w:t xml:space="preserve">adopt a unified framework that supports </w:t>
      </w:r>
      <w:r>
        <w:rPr>
          <w:rFonts w:eastAsia="맑은 고딕" w:cs="바탕"/>
        </w:rPr>
        <w:t>mobile broadband service</w:t>
      </w:r>
      <w:r w:rsidR="00381D3E">
        <w:rPr>
          <w:rFonts w:eastAsia="맑은 고딕" w:cs="바탕"/>
        </w:rPr>
        <w:t>s</w:t>
      </w:r>
      <w:r>
        <w:rPr>
          <w:rFonts w:eastAsia="맑은 고딕" w:cs="바탕"/>
        </w:rPr>
        <w:t xml:space="preserve"> and other services.</w:t>
      </w:r>
      <w:r w:rsidRPr="00110AFC">
        <w:rPr>
          <w:rFonts w:eastAsia="맑은 고딕" w:cs="바탕"/>
        </w:rPr>
        <w:t xml:space="preserve"> While enabling broad </w:t>
      </w:r>
      <w:r>
        <w:rPr>
          <w:rFonts w:eastAsia="맑은 고딕" w:cs="바탕"/>
        </w:rPr>
        <w:t>vertical services</w:t>
      </w:r>
      <w:r w:rsidRPr="00110AFC">
        <w:rPr>
          <w:rFonts w:eastAsia="맑은 고딕" w:cs="바탕"/>
        </w:rPr>
        <w:t xml:space="preserve"> support, the system must prioritize</w:t>
      </w:r>
      <w:r>
        <w:rPr>
          <w:rFonts w:eastAsia="맑은 고딕" w:cs="바탕"/>
        </w:rPr>
        <w:t xml:space="preserve"> mobile broadband </w:t>
      </w:r>
      <w:r w:rsidRPr="00110AFC">
        <w:rPr>
          <w:rFonts w:eastAsia="맑은 고딕" w:cs="바탕"/>
        </w:rPr>
        <w:t>services to ensure high data rates, low latency, and</w:t>
      </w:r>
      <w:r w:rsidR="00381D3E">
        <w:rPr>
          <w:rFonts w:eastAsia="맑은 고딕" w:cs="바탕"/>
        </w:rPr>
        <w:t xml:space="preserve"> a</w:t>
      </w:r>
      <w:r w:rsidRPr="00110AFC">
        <w:rPr>
          <w:rFonts w:eastAsia="맑은 고딕" w:cs="바탕"/>
        </w:rPr>
        <w:t xml:space="preserve"> superior user experience.</w:t>
      </w:r>
      <w:r w:rsidR="00FC0AF9">
        <w:rPr>
          <w:rFonts w:eastAsia="맑은 고딕" w:cs="바탕"/>
        </w:rPr>
        <w:t xml:space="preserve"> The mobile broadband service </w:t>
      </w:r>
      <w:r w:rsidR="00381D3E">
        <w:rPr>
          <w:rFonts w:eastAsia="맑은 고딕" w:cs="바탕"/>
        </w:rPr>
        <w:t>in</w:t>
      </w:r>
      <w:r w:rsidR="00FC0AF9">
        <w:rPr>
          <w:rFonts w:eastAsia="맑은 고딕" w:cs="바탕"/>
        </w:rPr>
        <w:t xml:space="preserve"> 6GR should </w:t>
      </w:r>
      <w:r w:rsidR="00381D3E">
        <w:rPr>
          <w:rFonts w:eastAsia="맑은 고딕" w:cs="바탕"/>
        </w:rPr>
        <w:t xml:space="preserve">surpass the capabilities of the </w:t>
      </w:r>
      <w:r w:rsidR="00FC0AF9">
        <w:rPr>
          <w:rFonts w:eastAsia="맑은 고딕" w:cs="바탕"/>
        </w:rPr>
        <w:t xml:space="preserve">5G system. </w:t>
      </w:r>
    </w:p>
    <w:p w14:paraId="754BA131" w14:textId="6A75A46F" w:rsidR="00FC0AF9" w:rsidRPr="005F7C62" w:rsidRDefault="00FC0AF9" w:rsidP="00FC0AF9">
      <w:pPr>
        <w:rPr>
          <w:b/>
          <w:bCs/>
          <w:lang w:eastAsia="zh-CN"/>
        </w:rPr>
      </w:pPr>
      <w:r w:rsidRPr="005F7C62">
        <w:rPr>
          <w:b/>
          <w:bCs/>
          <w:lang w:eastAsia="zh-CN"/>
        </w:rPr>
        <w:t xml:space="preserve">Observation </w:t>
      </w:r>
      <w:r>
        <w:rPr>
          <w:b/>
          <w:bCs/>
          <w:lang w:eastAsia="zh-CN"/>
        </w:rPr>
        <w:t>3</w:t>
      </w:r>
      <w:r w:rsidRPr="005F7C62">
        <w:rPr>
          <w:b/>
          <w:bCs/>
          <w:lang w:eastAsia="zh-CN"/>
        </w:rPr>
        <w:t xml:space="preserve">: </w:t>
      </w:r>
      <w:r w:rsidR="00895C7F">
        <w:rPr>
          <w:b/>
          <w:bCs/>
          <w:lang w:eastAsia="zh-CN"/>
        </w:rPr>
        <w:t xml:space="preserve">6G radio protocol </w:t>
      </w:r>
      <w:r w:rsidR="007439F6">
        <w:rPr>
          <w:b/>
          <w:bCs/>
          <w:lang w:eastAsia="zh-CN"/>
        </w:rPr>
        <w:t xml:space="preserve">must </w:t>
      </w:r>
      <w:r w:rsidR="00895C7F">
        <w:rPr>
          <w:b/>
          <w:bCs/>
          <w:lang w:eastAsia="zh-CN"/>
        </w:rPr>
        <w:t xml:space="preserve">meet </w:t>
      </w:r>
      <w:r w:rsidR="007439F6">
        <w:rPr>
          <w:b/>
          <w:bCs/>
          <w:lang w:eastAsia="zh-CN"/>
        </w:rPr>
        <w:t xml:space="preserve">the requirements of </w:t>
      </w:r>
      <w:r w:rsidR="00895C7F">
        <w:rPr>
          <w:b/>
          <w:bCs/>
          <w:lang w:eastAsia="zh-CN"/>
        </w:rPr>
        <w:t xml:space="preserve">mobile broadband </w:t>
      </w:r>
      <w:r w:rsidR="007439F6">
        <w:rPr>
          <w:b/>
          <w:bCs/>
          <w:lang w:eastAsia="zh-CN"/>
        </w:rPr>
        <w:t>services</w:t>
      </w:r>
      <w:r w:rsidR="00895C7F">
        <w:rPr>
          <w:b/>
          <w:bCs/>
          <w:lang w:eastAsia="zh-CN"/>
        </w:rPr>
        <w:t xml:space="preserve"> as </w:t>
      </w:r>
      <w:r w:rsidR="007439F6">
        <w:rPr>
          <w:b/>
          <w:bCs/>
          <w:lang w:eastAsia="zh-CN"/>
        </w:rPr>
        <w:t xml:space="preserve">a </w:t>
      </w:r>
      <w:r w:rsidR="00895C7F">
        <w:rPr>
          <w:b/>
          <w:bCs/>
          <w:lang w:eastAsia="zh-CN"/>
        </w:rPr>
        <w:t>high priority.</w:t>
      </w:r>
    </w:p>
    <w:p w14:paraId="05120E2F" w14:textId="77777777" w:rsidR="008B3B20" w:rsidRDefault="000954DF" w:rsidP="004C6A50">
      <w:pPr>
        <w:rPr>
          <w:rFonts w:eastAsia="맑은 고딕" w:cs="바탕"/>
        </w:rPr>
      </w:pPr>
      <w:r>
        <w:rPr>
          <w:rFonts w:eastAsia="맑은 고딕" w:cs="바탕"/>
        </w:rPr>
        <w:t xml:space="preserve">Given that the </w:t>
      </w:r>
      <w:r w:rsidR="002420CC">
        <w:rPr>
          <w:rFonts w:eastAsia="맑은 고딕" w:cs="바탕"/>
        </w:rPr>
        <w:t xml:space="preserve">6GR </w:t>
      </w:r>
      <w:r>
        <w:rPr>
          <w:rFonts w:eastAsia="맑은 고딕" w:cs="바탕"/>
        </w:rPr>
        <w:t>framework is expected to be built on a stand</w:t>
      </w:r>
      <w:r w:rsidR="002420CC">
        <w:rPr>
          <w:rFonts w:eastAsia="맑은 고딕" w:cs="바탕"/>
        </w:rPr>
        <w:t xml:space="preserve">alone architecture, </w:t>
      </w:r>
      <w:r>
        <w:rPr>
          <w:rFonts w:eastAsia="맑은 고딕" w:cs="바탕"/>
        </w:rPr>
        <w:t xml:space="preserve">voice service support must be guaranteed from </w:t>
      </w:r>
      <w:r w:rsidR="000B3D64">
        <w:rPr>
          <w:rFonts w:eastAsia="맑은 고딕" w:cs="바탕"/>
        </w:rPr>
        <w:t>D</w:t>
      </w:r>
      <w:r>
        <w:rPr>
          <w:rFonts w:eastAsia="맑은 고딕" w:cs="바탕"/>
        </w:rPr>
        <w:t>ay-1</w:t>
      </w:r>
      <w:r w:rsidR="002420CC">
        <w:rPr>
          <w:rFonts w:eastAsia="맑은 고딕" w:cs="바탕"/>
        </w:rPr>
        <w:t xml:space="preserve">. </w:t>
      </w:r>
      <w:r w:rsidR="00D55005">
        <w:rPr>
          <w:rFonts w:eastAsia="맑은 고딕" w:cs="바탕"/>
        </w:rPr>
        <w:t>Therefore</w:t>
      </w:r>
      <w:r w:rsidR="000F326C">
        <w:rPr>
          <w:rFonts w:eastAsia="맑은 고딕" w:cs="바탕"/>
        </w:rPr>
        <w:t>,</w:t>
      </w:r>
      <w:r w:rsidR="00D55005">
        <w:rPr>
          <w:rFonts w:eastAsia="맑은 고딕" w:cs="바탕"/>
        </w:rPr>
        <w:t xml:space="preserve"> </w:t>
      </w:r>
      <w:r w:rsidR="00F25918">
        <w:rPr>
          <w:rFonts w:eastAsia="맑은 고딕" w:cs="바탕"/>
        </w:rPr>
        <w:t xml:space="preserve">the </w:t>
      </w:r>
      <w:r w:rsidR="000F326C">
        <w:rPr>
          <w:rFonts w:eastAsia="맑은 고딕" w:cs="바탕"/>
        </w:rPr>
        <w:t xml:space="preserve">necessary </w:t>
      </w:r>
      <w:r w:rsidR="00F25918">
        <w:rPr>
          <w:rFonts w:eastAsia="맑은 고딕" w:cs="바탕"/>
        </w:rPr>
        <w:t xml:space="preserve">6G </w:t>
      </w:r>
      <w:r w:rsidR="00D55005">
        <w:rPr>
          <w:rFonts w:eastAsia="맑은 고딕" w:cs="바탕"/>
        </w:rPr>
        <w:t xml:space="preserve">Radio </w:t>
      </w:r>
      <w:r w:rsidR="00F25918">
        <w:rPr>
          <w:rFonts w:eastAsia="맑은 고딕" w:cs="바탕"/>
        </w:rPr>
        <w:t xml:space="preserve">protocols to </w:t>
      </w:r>
      <w:r w:rsidR="000F326C">
        <w:rPr>
          <w:rFonts w:eastAsia="맑은 고딕" w:cs="바탕"/>
        </w:rPr>
        <w:t>enable v</w:t>
      </w:r>
      <w:r w:rsidR="00F25918">
        <w:rPr>
          <w:rFonts w:eastAsia="맑은 고딕" w:cs="바탕"/>
        </w:rPr>
        <w:t xml:space="preserve">oice service </w:t>
      </w:r>
      <w:r w:rsidR="000F326C">
        <w:rPr>
          <w:rFonts w:eastAsia="맑은 고딕" w:cs="바탕"/>
        </w:rPr>
        <w:t>should</w:t>
      </w:r>
      <w:r w:rsidR="00F25918">
        <w:rPr>
          <w:rFonts w:eastAsia="맑은 고딕" w:cs="바탕"/>
        </w:rPr>
        <w:t xml:space="preserve"> be studied with high priority.</w:t>
      </w:r>
      <w:r w:rsidR="004C6A50">
        <w:rPr>
          <w:rFonts w:eastAsia="맑은 고딕" w:cs="바탕"/>
        </w:rPr>
        <w:t xml:space="preserve"> </w:t>
      </w:r>
      <w:r w:rsidR="000F326C">
        <w:rPr>
          <w:rFonts w:eastAsia="맑은 고딕" w:cs="바탕"/>
        </w:rPr>
        <w:t>For</w:t>
      </w:r>
      <w:r w:rsidR="004050B5">
        <w:rPr>
          <w:rFonts w:eastAsia="맑은 고딕" w:cs="바탕"/>
        </w:rPr>
        <w:t xml:space="preserve"> </w:t>
      </w:r>
      <w:proofErr w:type="spellStart"/>
      <w:r w:rsidR="002420CC">
        <w:rPr>
          <w:rFonts w:eastAsia="맑은 고딕" w:cs="바탕"/>
        </w:rPr>
        <w:t>IoT</w:t>
      </w:r>
      <w:proofErr w:type="spellEnd"/>
      <w:r w:rsidR="002420CC">
        <w:rPr>
          <w:rFonts w:eastAsia="맑은 고딕" w:cs="바탕"/>
        </w:rPr>
        <w:t xml:space="preserve"> or </w:t>
      </w:r>
      <w:proofErr w:type="spellStart"/>
      <w:r w:rsidR="002420CC">
        <w:rPr>
          <w:rFonts w:eastAsia="맑은 고딕" w:cs="바탕"/>
        </w:rPr>
        <w:t>RedCap</w:t>
      </w:r>
      <w:proofErr w:type="spellEnd"/>
      <w:r w:rsidR="008B3B20">
        <w:rPr>
          <w:rFonts w:eastAsia="맑은 고딕" w:cs="바탕"/>
        </w:rPr>
        <w:t xml:space="preserve"> services</w:t>
      </w:r>
      <w:r w:rsidR="004050B5">
        <w:rPr>
          <w:rFonts w:eastAsia="맑은 고딕" w:cs="바탕"/>
        </w:rPr>
        <w:t xml:space="preserve">, </w:t>
      </w:r>
      <w:r w:rsidR="000F326C">
        <w:rPr>
          <w:rFonts w:eastAsia="맑은 고딕" w:cs="바탕"/>
        </w:rPr>
        <w:t xml:space="preserve">determining </w:t>
      </w:r>
      <w:r w:rsidR="004050B5">
        <w:rPr>
          <w:rFonts w:eastAsia="맑은 고딕" w:cs="바탕"/>
        </w:rPr>
        <w:t xml:space="preserve">whether </w:t>
      </w:r>
      <w:r w:rsidR="000F326C">
        <w:rPr>
          <w:rFonts w:eastAsia="맑은 고딕" w:cs="바탕"/>
        </w:rPr>
        <w:t>these services should be supported fro</w:t>
      </w:r>
      <w:r w:rsidR="000B3D64">
        <w:rPr>
          <w:rFonts w:eastAsia="맑은 고딕" w:cs="바탕"/>
        </w:rPr>
        <w:t>m D</w:t>
      </w:r>
      <w:r w:rsidR="000F326C">
        <w:rPr>
          <w:rFonts w:eastAsia="맑은 고딕" w:cs="바탕"/>
        </w:rPr>
        <w:t>ay-1 requires</w:t>
      </w:r>
      <w:r w:rsidR="004050B5">
        <w:rPr>
          <w:rFonts w:eastAsia="맑은 고딕" w:cs="바탕"/>
        </w:rPr>
        <w:t xml:space="preserve"> clear market justification. </w:t>
      </w:r>
    </w:p>
    <w:p w14:paraId="705AFDBF" w14:textId="77777777" w:rsidR="00345CFD" w:rsidRDefault="000F326C" w:rsidP="004C6A50">
      <w:pPr>
        <w:rPr>
          <w:rFonts w:eastAsia="맑은 고딕" w:cs="바탕"/>
          <w:lang w:eastAsia="ko-KR"/>
        </w:rPr>
      </w:pPr>
      <w:r>
        <w:rPr>
          <w:rFonts w:eastAsia="맑은 고딕" w:cs="바탕"/>
        </w:rPr>
        <w:t>Regarding</w:t>
      </w:r>
      <w:r w:rsidR="004C6A50">
        <w:rPr>
          <w:rFonts w:eastAsia="맑은 고딕" w:cs="바탕"/>
          <w:lang w:eastAsia="ko-KR"/>
        </w:rPr>
        <w:t xml:space="preserve"> new services such as AI and sensing, s</w:t>
      </w:r>
      <w:r w:rsidR="00155CA8">
        <w:rPr>
          <w:rFonts w:eastAsia="맑은 고딕" w:cs="바탕"/>
          <w:lang w:eastAsia="ko-KR"/>
        </w:rPr>
        <w:t xml:space="preserve">ince RAN2 and other WGs </w:t>
      </w:r>
      <w:r>
        <w:rPr>
          <w:rFonts w:eastAsia="맑은 고딕" w:cs="바탕"/>
          <w:lang w:eastAsia="ko-KR"/>
        </w:rPr>
        <w:t>are actively stud</w:t>
      </w:r>
      <w:r w:rsidR="00E94D2E">
        <w:rPr>
          <w:rFonts w:eastAsia="맑은 고딕" w:cs="바탕"/>
          <w:lang w:eastAsia="ko-KR"/>
        </w:rPr>
        <w:t>y</w:t>
      </w:r>
      <w:r>
        <w:rPr>
          <w:rFonts w:eastAsia="맑은 고딕" w:cs="바탕"/>
          <w:lang w:eastAsia="ko-KR"/>
        </w:rPr>
        <w:t>ing or planning to study</w:t>
      </w:r>
      <w:r w:rsidR="00E94D2E">
        <w:rPr>
          <w:rFonts w:eastAsia="맑은 고딕" w:cs="바탕"/>
          <w:lang w:eastAsia="ko-KR"/>
        </w:rPr>
        <w:t xml:space="preserve"> their</w:t>
      </w:r>
      <w:r>
        <w:rPr>
          <w:rFonts w:eastAsia="맑은 고딕" w:cs="바탕"/>
          <w:lang w:eastAsia="ko-KR"/>
        </w:rPr>
        <w:t xml:space="preserve"> </w:t>
      </w:r>
      <w:r w:rsidR="00155CA8">
        <w:rPr>
          <w:rFonts w:eastAsia="맑은 고딕" w:cs="바탕"/>
          <w:lang w:eastAsia="ko-KR"/>
        </w:rPr>
        <w:t xml:space="preserve">requirements </w:t>
      </w:r>
      <w:r w:rsidR="00727E72">
        <w:rPr>
          <w:rFonts w:eastAsia="맑은 고딕" w:cs="바탕"/>
          <w:lang w:eastAsia="ko-KR"/>
        </w:rPr>
        <w:t>and use cases</w:t>
      </w:r>
      <w:r w:rsidR="00155CA8">
        <w:rPr>
          <w:rFonts w:eastAsia="맑은 고딕" w:cs="바탕"/>
          <w:lang w:eastAsia="ko-KR"/>
        </w:rPr>
        <w:t xml:space="preserve">, </w:t>
      </w:r>
      <w:r w:rsidR="00E94D2E">
        <w:rPr>
          <w:rFonts w:eastAsia="맑은 고딕" w:cs="바탕"/>
          <w:lang w:eastAsia="ko-KR"/>
        </w:rPr>
        <w:t xml:space="preserve">we recommend to wait for </w:t>
      </w:r>
      <w:r w:rsidR="004237F0">
        <w:rPr>
          <w:rFonts w:eastAsia="맑은 고딕" w:cs="바탕"/>
          <w:lang w:eastAsia="ko-KR"/>
        </w:rPr>
        <w:t xml:space="preserve">detailed </w:t>
      </w:r>
      <w:r w:rsidR="00727E72">
        <w:rPr>
          <w:rFonts w:eastAsia="맑은 고딕" w:cs="바탕"/>
          <w:lang w:eastAsia="ko-KR"/>
        </w:rPr>
        <w:t xml:space="preserve">requirements and </w:t>
      </w:r>
      <w:r w:rsidR="004237F0">
        <w:rPr>
          <w:rFonts w:eastAsia="맑은 고딕" w:cs="바탕"/>
          <w:lang w:eastAsia="ko-KR"/>
        </w:rPr>
        <w:t xml:space="preserve">specific </w:t>
      </w:r>
      <w:r w:rsidR="00727E72">
        <w:rPr>
          <w:rFonts w:eastAsia="맑은 고딕" w:cs="바탕"/>
          <w:lang w:eastAsia="ko-KR"/>
        </w:rPr>
        <w:t xml:space="preserve">use cases </w:t>
      </w:r>
      <w:r w:rsidR="00E94D2E">
        <w:rPr>
          <w:rFonts w:eastAsia="맑은 고딕" w:cs="바탕"/>
          <w:lang w:eastAsia="ko-KR"/>
        </w:rPr>
        <w:t xml:space="preserve">before deciding whether </w:t>
      </w:r>
      <w:r w:rsidR="00727E72">
        <w:rPr>
          <w:rFonts w:eastAsia="맑은 고딕" w:cs="바탕"/>
          <w:lang w:eastAsia="ko-KR"/>
        </w:rPr>
        <w:t xml:space="preserve">AI </w:t>
      </w:r>
      <w:r w:rsidR="00E94D2E">
        <w:rPr>
          <w:rFonts w:eastAsia="맑은 고딕" w:cs="바탕"/>
          <w:lang w:eastAsia="ko-KR"/>
        </w:rPr>
        <w:t xml:space="preserve">or </w:t>
      </w:r>
      <w:r w:rsidR="00727E72">
        <w:rPr>
          <w:rFonts w:eastAsia="맑은 고딕" w:cs="바탕"/>
          <w:lang w:eastAsia="ko-KR"/>
        </w:rPr>
        <w:t xml:space="preserve">sensing </w:t>
      </w:r>
      <w:r w:rsidR="000B3D64">
        <w:rPr>
          <w:rFonts w:eastAsia="맑은 고딕" w:cs="바탕"/>
          <w:lang w:eastAsia="ko-KR"/>
        </w:rPr>
        <w:t>can be supported from D</w:t>
      </w:r>
      <w:r w:rsidR="00E94D2E">
        <w:rPr>
          <w:rFonts w:eastAsia="맑은 고딕" w:cs="바탕"/>
          <w:lang w:eastAsia="ko-KR"/>
        </w:rPr>
        <w:t>ay-1</w:t>
      </w:r>
      <w:r w:rsidR="00571FBA">
        <w:rPr>
          <w:rFonts w:eastAsia="맑은 고딕" w:cs="바탕"/>
          <w:lang w:eastAsia="ko-KR"/>
        </w:rPr>
        <w:t>.</w:t>
      </w:r>
      <w:r w:rsidR="002C5D80">
        <w:rPr>
          <w:rFonts w:eastAsia="맑은 고딕" w:cs="바탕"/>
          <w:lang w:eastAsia="ko-KR"/>
        </w:rPr>
        <w:t xml:space="preserve"> In this paper, </w:t>
      </w:r>
      <w:r w:rsidR="009A56FB">
        <w:rPr>
          <w:rFonts w:eastAsia="맑은 고딕" w:cs="바탕"/>
          <w:lang w:eastAsia="ko-KR"/>
        </w:rPr>
        <w:t xml:space="preserve">the </w:t>
      </w:r>
      <w:r w:rsidR="00345CFD">
        <w:rPr>
          <w:rFonts w:eastAsia="맑은 고딕" w:cs="바탕"/>
          <w:lang w:eastAsia="ko-KR"/>
        </w:rPr>
        <w:t>term “</w:t>
      </w:r>
      <w:r w:rsidR="009A56FB">
        <w:rPr>
          <w:rFonts w:eastAsia="맑은 고딕" w:cs="바탕"/>
          <w:lang w:eastAsia="ko-KR"/>
        </w:rPr>
        <w:t xml:space="preserve">AI </w:t>
      </w:r>
      <w:r w:rsidR="00183D72">
        <w:rPr>
          <w:rFonts w:eastAsia="맑은 고딕" w:cs="바탕"/>
          <w:lang w:eastAsia="ko-KR"/>
        </w:rPr>
        <w:t>service</w:t>
      </w:r>
      <w:r w:rsidR="00345CFD">
        <w:rPr>
          <w:rFonts w:eastAsia="맑은 고딕" w:cs="바탕"/>
          <w:lang w:eastAsia="ko-KR"/>
        </w:rPr>
        <w:t>” refers to a</w:t>
      </w:r>
      <w:r w:rsidR="009A56FB">
        <w:rPr>
          <w:rFonts w:eastAsia="맑은 고딕" w:cs="바탕"/>
          <w:lang w:eastAsia="ko-KR"/>
        </w:rPr>
        <w:t>pplication</w:t>
      </w:r>
      <w:r w:rsidR="00183D72">
        <w:rPr>
          <w:rFonts w:eastAsia="맑은 고딕" w:cs="바탕"/>
          <w:lang w:eastAsia="ko-KR"/>
        </w:rPr>
        <w:t>s</w:t>
      </w:r>
      <w:r w:rsidR="002C5D80">
        <w:rPr>
          <w:rFonts w:eastAsia="맑은 고딕" w:cs="바탕"/>
          <w:lang w:eastAsia="ko-KR"/>
        </w:rPr>
        <w:t xml:space="preserve"> </w:t>
      </w:r>
      <w:r w:rsidR="00345CFD">
        <w:rPr>
          <w:rFonts w:eastAsia="맑은 고딕" w:cs="바탕"/>
          <w:lang w:eastAsia="ko-KR"/>
        </w:rPr>
        <w:t xml:space="preserve">such as </w:t>
      </w:r>
      <w:r w:rsidR="009A56FB">
        <w:rPr>
          <w:rFonts w:eastAsia="맑은 고딕" w:cs="바탕"/>
          <w:lang w:eastAsia="ko-KR"/>
        </w:rPr>
        <w:t>AI agent</w:t>
      </w:r>
      <w:r w:rsidR="00345CFD">
        <w:rPr>
          <w:rFonts w:eastAsia="맑은 고딕" w:cs="바탕"/>
          <w:lang w:eastAsia="ko-KR"/>
        </w:rPr>
        <w:t>s</w:t>
      </w:r>
      <w:r w:rsidR="009A56FB">
        <w:rPr>
          <w:rFonts w:eastAsia="맑은 고딕" w:cs="바탕"/>
          <w:lang w:eastAsia="ko-KR"/>
        </w:rPr>
        <w:t xml:space="preserve"> or AI </w:t>
      </w:r>
      <w:proofErr w:type="spellStart"/>
      <w:r w:rsidR="009A56FB">
        <w:rPr>
          <w:rFonts w:eastAsia="맑은 고딕" w:cs="바탕"/>
          <w:lang w:eastAsia="ko-KR"/>
        </w:rPr>
        <w:t>chatbot</w:t>
      </w:r>
      <w:r w:rsidR="00345CFD">
        <w:rPr>
          <w:rFonts w:eastAsia="맑은 고딕" w:cs="바탕"/>
          <w:lang w:eastAsia="ko-KR"/>
        </w:rPr>
        <w:t>s</w:t>
      </w:r>
      <w:proofErr w:type="spellEnd"/>
      <w:r w:rsidR="00345CFD">
        <w:rPr>
          <w:rFonts w:eastAsia="맑은 고딕" w:cs="바탕"/>
          <w:lang w:eastAsia="ko-KR"/>
        </w:rPr>
        <w:t xml:space="preserve"> that </w:t>
      </w:r>
      <w:r w:rsidR="00BA1867">
        <w:rPr>
          <w:rFonts w:eastAsia="맑은 고딕" w:cs="바탕"/>
          <w:lang w:eastAsia="ko-KR"/>
        </w:rPr>
        <w:t>utilize</w:t>
      </w:r>
      <w:r w:rsidR="00345CFD">
        <w:rPr>
          <w:rFonts w:eastAsia="맑은 고딕" w:cs="바탕"/>
          <w:lang w:eastAsia="ko-KR"/>
        </w:rPr>
        <w:t xml:space="preserve"> the</w:t>
      </w:r>
      <w:r w:rsidR="009A56FB">
        <w:rPr>
          <w:rFonts w:eastAsia="맑은 고딕" w:cs="바탕"/>
          <w:lang w:eastAsia="ko-KR"/>
        </w:rPr>
        <w:t xml:space="preserve"> 6G network. </w:t>
      </w:r>
      <w:r w:rsidR="00F90371">
        <w:rPr>
          <w:rFonts w:eastAsia="맑은 고딕" w:cs="바탕"/>
          <w:lang w:eastAsia="ko-KR"/>
        </w:rPr>
        <w:t xml:space="preserve">Use cases </w:t>
      </w:r>
      <w:r w:rsidR="00345CFD">
        <w:rPr>
          <w:rFonts w:eastAsia="맑은 고딕" w:cs="바탕"/>
          <w:lang w:eastAsia="ko-KR"/>
        </w:rPr>
        <w:t>addressing</w:t>
      </w:r>
      <w:r w:rsidR="00F90371">
        <w:rPr>
          <w:rFonts w:eastAsia="맑은 고딕" w:cs="바탕"/>
          <w:lang w:eastAsia="ko-KR"/>
        </w:rPr>
        <w:t xml:space="preserve"> AI for network</w:t>
      </w:r>
      <w:r w:rsidR="00345CFD" w:rsidRPr="00345CFD">
        <w:rPr>
          <w:rFonts w:eastAsia="맑은 고딕" w:cs="바탕" w:hint="eastAsia"/>
          <w:lang w:eastAsia="ko-KR"/>
        </w:rPr>
        <w:t>—</w:t>
      </w:r>
      <w:r w:rsidR="00345CFD">
        <w:rPr>
          <w:rFonts w:eastAsia="맑은 고딕" w:cs="바탕"/>
          <w:lang w:eastAsia="ko-KR"/>
        </w:rPr>
        <w:t xml:space="preserve">where </w:t>
      </w:r>
      <w:r w:rsidR="00836864">
        <w:rPr>
          <w:rFonts w:eastAsia="맑은 고딕" w:cs="바탕"/>
          <w:lang w:eastAsia="ko-KR"/>
        </w:rPr>
        <w:t>AI technolog</w:t>
      </w:r>
      <w:r w:rsidR="00345CFD">
        <w:rPr>
          <w:rFonts w:eastAsia="맑은 고딕" w:cs="바탕"/>
          <w:lang w:eastAsia="ko-KR"/>
        </w:rPr>
        <w:t>ies improve</w:t>
      </w:r>
      <w:r w:rsidR="00F90371">
        <w:rPr>
          <w:rFonts w:eastAsia="맑은 고딕" w:cs="바탕"/>
          <w:lang w:eastAsia="ko-KR"/>
        </w:rPr>
        <w:t xml:space="preserve"> </w:t>
      </w:r>
      <w:r w:rsidR="009A56FB">
        <w:rPr>
          <w:rFonts w:eastAsia="맑은 고딕" w:cs="바탕"/>
          <w:lang w:eastAsia="ko-KR"/>
        </w:rPr>
        <w:t xml:space="preserve">UE and NW </w:t>
      </w:r>
      <w:r w:rsidR="007F5310">
        <w:rPr>
          <w:rFonts w:eastAsia="맑은 고딕" w:cs="바탕"/>
          <w:lang w:eastAsia="ko-KR"/>
        </w:rPr>
        <w:t>performance</w:t>
      </w:r>
      <w:r w:rsidR="009A56FB">
        <w:rPr>
          <w:rFonts w:eastAsia="맑은 고딕" w:cs="바탕"/>
          <w:lang w:eastAsia="ko-KR"/>
        </w:rPr>
        <w:t xml:space="preserve"> and</w:t>
      </w:r>
      <w:r w:rsidR="007F5310">
        <w:rPr>
          <w:rFonts w:eastAsia="맑은 고딕" w:cs="바탕"/>
          <w:lang w:eastAsia="ko-KR"/>
        </w:rPr>
        <w:t xml:space="preserve"> efficiency</w:t>
      </w:r>
      <w:r w:rsidR="00345CFD" w:rsidRPr="00345CFD">
        <w:rPr>
          <w:rFonts w:hint="eastAsia"/>
        </w:rPr>
        <w:t xml:space="preserve"> </w:t>
      </w:r>
      <w:r w:rsidR="00345CFD" w:rsidRPr="00345CFD">
        <w:rPr>
          <w:rFonts w:eastAsia="맑은 고딕" w:cs="바탕" w:hint="eastAsia"/>
          <w:lang w:eastAsia="ko-KR"/>
        </w:rPr>
        <w:t>—</w:t>
      </w:r>
      <w:r w:rsidR="00836864">
        <w:rPr>
          <w:rFonts w:eastAsia="맑은 고딕" w:cs="바탕"/>
          <w:lang w:eastAsia="ko-KR"/>
        </w:rPr>
        <w:t>are</w:t>
      </w:r>
      <w:r w:rsidR="00345CFD">
        <w:rPr>
          <w:rFonts w:eastAsia="맑은 고딕" w:cs="바탕"/>
          <w:lang w:eastAsia="ko-KR"/>
        </w:rPr>
        <w:t xml:space="preserve"> excluded from this context</w:t>
      </w:r>
      <w:r w:rsidR="007F5310">
        <w:rPr>
          <w:rFonts w:eastAsia="맑은 고딕" w:cs="바탕"/>
          <w:lang w:eastAsia="ko-KR"/>
        </w:rPr>
        <w:t>.</w:t>
      </w:r>
      <w:r w:rsidR="002C5D80">
        <w:rPr>
          <w:rFonts w:eastAsia="맑은 고딕" w:cs="바탕"/>
          <w:lang w:eastAsia="ko-KR"/>
        </w:rPr>
        <w:t xml:space="preserve"> </w:t>
      </w:r>
    </w:p>
    <w:p w14:paraId="31F87892" w14:textId="584529A1" w:rsidR="004C6A50" w:rsidRDefault="004C6A50" w:rsidP="004C6A50">
      <w:pPr>
        <w:rPr>
          <w:rFonts w:eastAsia="맑은 고딕" w:cs="바탕"/>
        </w:rPr>
      </w:pPr>
      <w:r>
        <w:rPr>
          <w:rFonts w:eastAsia="맑은 고딕" w:cs="바탕"/>
        </w:rPr>
        <w:t>However</w:t>
      </w:r>
      <w:r w:rsidR="00E94D2E">
        <w:rPr>
          <w:rFonts w:eastAsia="맑은 고딕" w:cs="바탕"/>
        </w:rPr>
        <w:t>,</w:t>
      </w:r>
      <w:r>
        <w:rPr>
          <w:rFonts w:eastAsia="맑은 고딕" w:cs="바탕"/>
        </w:rPr>
        <w:t xml:space="preserve"> even though these services are introduced</w:t>
      </w:r>
      <w:r w:rsidR="00E94D2E">
        <w:rPr>
          <w:rFonts w:eastAsia="맑은 고딕" w:cs="바탕"/>
        </w:rPr>
        <w:t xml:space="preserve"> in</w:t>
      </w:r>
      <w:r>
        <w:rPr>
          <w:rFonts w:eastAsia="맑은 고딕" w:cs="바탕"/>
        </w:rPr>
        <w:t xml:space="preserve"> later phase</w:t>
      </w:r>
      <w:r w:rsidR="00E94D2E">
        <w:rPr>
          <w:rFonts w:eastAsia="맑은 고딕" w:cs="바탕"/>
        </w:rPr>
        <w:t>s</w:t>
      </w:r>
      <w:r>
        <w:rPr>
          <w:rFonts w:eastAsia="맑은 고딕" w:cs="바탕"/>
        </w:rPr>
        <w:t xml:space="preserve">, 6GR </w:t>
      </w:r>
      <w:r w:rsidR="00E94D2E">
        <w:rPr>
          <w:rFonts w:eastAsia="맑은 고딕" w:cs="바탕"/>
        </w:rPr>
        <w:t>must</w:t>
      </w:r>
      <w:r>
        <w:rPr>
          <w:rFonts w:eastAsia="맑은 고딕" w:cs="바탕"/>
        </w:rPr>
        <w:t xml:space="preserve"> be designed in </w:t>
      </w:r>
      <w:r w:rsidR="00E94D2E">
        <w:rPr>
          <w:rFonts w:eastAsia="맑은 고딕" w:cs="바탕"/>
        </w:rPr>
        <w:t>a scalable and forward-</w:t>
      </w:r>
      <w:r>
        <w:rPr>
          <w:rFonts w:eastAsia="맑은 고딕" w:cs="바탕"/>
        </w:rPr>
        <w:t xml:space="preserve">compatible manner to </w:t>
      </w:r>
      <w:r w:rsidR="00E94D2E">
        <w:rPr>
          <w:rFonts w:eastAsia="맑은 고딕" w:cs="바탕"/>
        </w:rPr>
        <w:t>integrate</w:t>
      </w:r>
      <w:r>
        <w:rPr>
          <w:rFonts w:eastAsia="맑은 고딕" w:cs="바탕"/>
        </w:rPr>
        <w:t xml:space="preserve"> these services </w:t>
      </w:r>
      <w:r w:rsidR="00E94D2E">
        <w:rPr>
          <w:rFonts w:eastAsia="맑은 고딕" w:cs="바탕"/>
        </w:rPr>
        <w:t xml:space="preserve">within the </w:t>
      </w:r>
      <w:r>
        <w:rPr>
          <w:rFonts w:eastAsia="맑은 고딕" w:cs="바탕"/>
        </w:rPr>
        <w:t xml:space="preserve">unified framework without unnecessary separate solutions. </w:t>
      </w:r>
    </w:p>
    <w:p w14:paraId="34C49D20" w14:textId="16D551A3" w:rsidR="001F7580" w:rsidRDefault="00E06EE3" w:rsidP="00E06EE3">
      <w:pPr>
        <w:rPr>
          <w:b/>
          <w:bCs/>
          <w:lang w:eastAsia="zh-CN"/>
        </w:rPr>
      </w:pPr>
      <w:r w:rsidRPr="005F7C62">
        <w:rPr>
          <w:b/>
          <w:bCs/>
          <w:lang w:eastAsia="zh-CN"/>
        </w:rPr>
        <w:t xml:space="preserve">Observation </w:t>
      </w:r>
      <w:r>
        <w:rPr>
          <w:b/>
          <w:bCs/>
          <w:lang w:eastAsia="zh-CN"/>
        </w:rPr>
        <w:t>4</w:t>
      </w:r>
      <w:r w:rsidR="004A460D">
        <w:rPr>
          <w:b/>
          <w:bCs/>
          <w:lang w:eastAsia="zh-CN"/>
        </w:rPr>
        <w:t xml:space="preserve">: </w:t>
      </w:r>
      <w:r w:rsidR="00B9023C">
        <w:rPr>
          <w:b/>
          <w:bCs/>
          <w:lang w:eastAsia="zh-CN"/>
        </w:rPr>
        <w:t>Voice service</w:t>
      </w:r>
      <w:r w:rsidR="00E94D2E">
        <w:rPr>
          <w:b/>
          <w:bCs/>
          <w:lang w:eastAsia="zh-CN"/>
        </w:rPr>
        <w:t xml:space="preserve"> must be supported in 6G stand</w:t>
      </w:r>
      <w:r w:rsidR="00B9023C">
        <w:rPr>
          <w:b/>
          <w:bCs/>
          <w:lang w:eastAsia="zh-CN"/>
        </w:rPr>
        <w:t xml:space="preserve">alone architecture. For other services such as </w:t>
      </w:r>
      <w:proofErr w:type="spellStart"/>
      <w:r w:rsidR="00B9023C">
        <w:rPr>
          <w:b/>
          <w:bCs/>
          <w:lang w:eastAsia="zh-CN"/>
        </w:rPr>
        <w:t>IoT</w:t>
      </w:r>
      <w:proofErr w:type="spellEnd"/>
      <w:r w:rsidR="00B9023C">
        <w:rPr>
          <w:b/>
          <w:bCs/>
          <w:lang w:eastAsia="zh-CN"/>
        </w:rPr>
        <w:t xml:space="preserve">, </w:t>
      </w:r>
      <w:r w:rsidR="005B5325">
        <w:rPr>
          <w:b/>
          <w:bCs/>
          <w:lang w:eastAsia="zh-CN"/>
        </w:rPr>
        <w:t xml:space="preserve">sensing and </w:t>
      </w:r>
      <w:r w:rsidR="00B9023C">
        <w:rPr>
          <w:b/>
          <w:bCs/>
          <w:lang w:eastAsia="zh-CN"/>
        </w:rPr>
        <w:t xml:space="preserve">AI </w:t>
      </w:r>
      <w:r w:rsidR="005B5325">
        <w:rPr>
          <w:b/>
          <w:bCs/>
          <w:lang w:eastAsia="zh-CN"/>
        </w:rPr>
        <w:t>applications</w:t>
      </w:r>
      <w:r w:rsidR="00B9023C">
        <w:rPr>
          <w:b/>
          <w:bCs/>
          <w:lang w:eastAsia="zh-CN"/>
        </w:rPr>
        <w:t xml:space="preserve">, clear market needs and use cases </w:t>
      </w:r>
      <w:r w:rsidR="00E94D2E">
        <w:rPr>
          <w:b/>
          <w:bCs/>
          <w:lang w:eastAsia="zh-CN"/>
        </w:rPr>
        <w:t xml:space="preserve">are required to justify their </w:t>
      </w:r>
      <w:r w:rsidR="000B3D64">
        <w:rPr>
          <w:b/>
          <w:bCs/>
          <w:lang w:eastAsia="zh-CN"/>
        </w:rPr>
        <w:t>support from D</w:t>
      </w:r>
      <w:r w:rsidR="00B9023C">
        <w:rPr>
          <w:b/>
          <w:bCs/>
          <w:lang w:eastAsia="zh-CN"/>
        </w:rPr>
        <w:t>ay-1.</w:t>
      </w:r>
    </w:p>
    <w:p w14:paraId="74EC9F90" w14:textId="77777777" w:rsidR="00B9023C" w:rsidRPr="00D35ABE" w:rsidRDefault="00B9023C" w:rsidP="00B9023C">
      <w:pPr>
        <w:rPr>
          <w:rFonts w:eastAsia="맑은 고딕"/>
          <w:lang w:val="en-US" w:eastAsia="ko-KR"/>
        </w:rPr>
      </w:pPr>
      <w:r w:rsidRPr="00D35ABE">
        <w:rPr>
          <w:rFonts w:eastAsia="맑은 고딕"/>
          <w:lang w:val="en-US" w:eastAsia="ko-KR"/>
        </w:rPr>
        <w:t>Based on the above observations, we propose:</w:t>
      </w:r>
    </w:p>
    <w:p w14:paraId="63438E0D" w14:textId="73D0A4A2" w:rsidR="0034336C" w:rsidRDefault="00B9023C" w:rsidP="0034336C">
      <w:pPr>
        <w:rPr>
          <w:b/>
          <w:bCs/>
          <w:lang w:eastAsia="zh-CN"/>
        </w:rPr>
      </w:pPr>
      <w:r w:rsidRPr="005F7C62">
        <w:rPr>
          <w:b/>
          <w:bCs/>
          <w:lang w:eastAsia="zh-CN"/>
        </w:rPr>
        <w:lastRenderedPageBreak/>
        <w:t xml:space="preserve">Proposal </w:t>
      </w:r>
      <w:r>
        <w:rPr>
          <w:b/>
          <w:bCs/>
          <w:lang w:eastAsia="zh-CN"/>
        </w:rPr>
        <w:t>2</w:t>
      </w:r>
      <w:r w:rsidRPr="005F7C62">
        <w:rPr>
          <w:b/>
          <w:bCs/>
          <w:lang w:eastAsia="zh-CN"/>
        </w:rPr>
        <w:t xml:space="preserve">: </w:t>
      </w:r>
      <w:r w:rsidR="00E94D2E">
        <w:rPr>
          <w:b/>
          <w:bCs/>
          <w:lang w:eastAsia="zh-CN"/>
        </w:rPr>
        <w:t xml:space="preserve">The </w:t>
      </w:r>
      <w:r w:rsidR="00E06EE3">
        <w:rPr>
          <w:b/>
          <w:bCs/>
          <w:lang w:eastAsia="zh-CN"/>
        </w:rPr>
        <w:t xml:space="preserve">6GR </w:t>
      </w:r>
      <w:r>
        <w:rPr>
          <w:b/>
          <w:bCs/>
          <w:lang w:eastAsia="zh-CN"/>
        </w:rPr>
        <w:t xml:space="preserve">study should prioritize mobile broadband and </w:t>
      </w:r>
      <w:r w:rsidR="00E94D2E">
        <w:rPr>
          <w:b/>
          <w:bCs/>
          <w:lang w:eastAsia="zh-CN"/>
        </w:rPr>
        <w:t>v</w:t>
      </w:r>
      <w:r w:rsidR="000B3D64">
        <w:rPr>
          <w:b/>
          <w:bCs/>
          <w:lang w:eastAsia="zh-CN"/>
        </w:rPr>
        <w:t>oice services from D</w:t>
      </w:r>
      <w:r>
        <w:rPr>
          <w:b/>
          <w:bCs/>
          <w:lang w:eastAsia="zh-CN"/>
        </w:rPr>
        <w:t xml:space="preserve">ay-1 while </w:t>
      </w:r>
      <w:r w:rsidR="000F0286">
        <w:rPr>
          <w:b/>
          <w:bCs/>
          <w:lang w:eastAsia="zh-CN"/>
        </w:rPr>
        <w:t xml:space="preserve">aiming for </w:t>
      </w:r>
      <w:r w:rsidR="00E06EE3">
        <w:rPr>
          <w:b/>
          <w:bCs/>
          <w:lang w:eastAsia="zh-CN"/>
        </w:rPr>
        <w:t xml:space="preserve">a common design </w:t>
      </w:r>
      <w:r w:rsidR="00E94D2E">
        <w:rPr>
          <w:b/>
          <w:bCs/>
          <w:lang w:eastAsia="zh-CN"/>
        </w:rPr>
        <w:t xml:space="preserve">that supports </w:t>
      </w:r>
      <w:r w:rsidR="00E06EE3">
        <w:rPr>
          <w:b/>
          <w:bCs/>
          <w:lang w:eastAsia="zh-CN"/>
        </w:rPr>
        <w:t>a wide range of services without</w:t>
      </w:r>
      <w:r w:rsidR="00E94D2E">
        <w:rPr>
          <w:b/>
          <w:bCs/>
          <w:lang w:eastAsia="zh-CN"/>
        </w:rPr>
        <w:t xml:space="preserve"> requiring</w:t>
      </w:r>
      <w:r w:rsidR="00E06EE3">
        <w:rPr>
          <w:b/>
          <w:bCs/>
          <w:lang w:eastAsia="zh-CN"/>
        </w:rPr>
        <w:t xml:space="preserve"> separate solutions. </w:t>
      </w:r>
    </w:p>
    <w:p w14:paraId="5DFD098B" w14:textId="11C4DB85" w:rsidR="00537B52" w:rsidRDefault="000168DE" w:rsidP="00537B52">
      <w:pPr>
        <w:pStyle w:val="1"/>
        <w:rPr>
          <w:lang w:val="en-US"/>
        </w:rPr>
      </w:pPr>
      <w:r>
        <w:rPr>
          <w:lang w:val="en-US"/>
        </w:rPr>
        <w:t>3</w:t>
      </w:r>
      <w:r w:rsidR="00CA4024">
        <w:rPr>
          <w:lang w:val="en-US"/>
        </w:rPr>
        <w:tab/>
      </w:r>
      <w:r w:rsidR="00537B52">
        <w:rPr>
          <w:lang w:val="en-US"/>
        </w:rPr>
        <w:t>Conclusion</w:t>
      </w:r>
    </w:p>
    <w:p w14:paraId="4F640FCF" w14:textId="5131D135" w:rsidR="00537B52" w:rsidRDefault="00E4128F" w:rsidP="00537B52">
      <w:pPr>
        <w:rPr>
          <w:rFonts w:eastAsia="맑은 고딕"/>
          <w:lang w:val="en-US" w:eastAsia="ko-KR"/>
        </w:rPr>
      </w:pPr>
      <w:r>
        <w:rPr>
          <w:rFonts w:eastAsia="맑은 고딕"/>
          <w:lang w:val="en-US" w:eastAsia="ko-KR"/>
        </w:rPr>
        <w:t>Based on the discussion, we made the following observations:</w:t>
      </w:r>
    </w:p>
    <w:p w14:paraId="35652CE4" w14:textId="77777777" w:rsidR="00A62C36" w:rsidRPr="009E5B89" w:rsidRDefault="00A62C36" w:rsidP="00A62C36">
      <w:pPr>
        <w:rPr>
          <w:rFonts w:eastAsia="맑은 고딕"/>
          <w:lang w:val="en-US" w:eastAsia="ko-KR"/>
        </w:rPr>
      </w:pPr>
      <w:r w:rsidRPr="005F7C62">
        <w:rPr>
          <w:b/>
          <w:bCs/>
          <w:lang w:eastAsia="zh-CN"/>
        </w:rPr>
        <w:t xml:space="preserve">Observation </w:t>
      </w:r>
      <w:r>
        <w:rPr>
          <w:b/>
          <w:bCs/>
          <w:lang w:eastAsia="zh-CN"/>
        </w:rPr>
        <w:t>1</w:t>
      </w:r>
      <w:r w:rsidRPr="005F7C62">
        <w:rPr>
          <w:b/>
          <w:bCs/>
          <w:lang w:eastAsia="zh-CN"/>
        </w:rPr>
        <w:t xml:space="preserve">: </w:t>
      </w:r>
      <w:r>
        <w:rPr>
          <w:b/>
          <w:bCs/>
          <w:lang w:eastAsia="zh-CN"/>
        </w:rPr>
        <w:t>The LTE UE category has limitations in accurately representing features for all the device types.</w:t>
      </w:r>
    </w:p>
    <w:p w14:paraId="29CE480F" w14:textId="282EAE17" w:rsidR="00A62C36" w:rsidRDefault="00A62C36" w:rsidP="00A62C36">
      <w:pPr>
        <w:rPr>
          <w:b/>
          <w:bCs/>
          <w:lang w:eastAsia="zh-CN"/>
        </w:rPr>
      </w:pPr>
      <w:r w:rsidRPr="005F7C62">
        <w:rPr>
          <w:b/>
          <w:bCs/>
          <w:lang w:eastAsia="zh-CN"/>
        </w:rPr>
        <w:t xml:space="preserve">Observation </w:t>
      </w:r>
      <w:r>
        <w:rPr>
          <w:b/>
          <w:bCs/>
          <w:lang w:eastAsia="zh-CN"/>
        </w:rPr>
        <w:t>2</w:t>
      </w:r>
      <w:r w:rsidRPr="005F7C62">
        <w:rPr>
          <w:b/>
          <w:bCs/>
          <w:lang w:eastAsia="zh-CN"/>
        </w:rPr>
        <w:t xml:space="preserve">: Along with device type classification and </w:t>
      </w:r>
      <w:r>
        <w:rPr>
          <w:b/>
          <w:bCs/>
          <w:lang w:eastAsia="zh-CN"/>
        </w:rPr>
        <w:t xml:space="preserve">the identification of </w:t>
      </w:r>
      <w:r w:rsidRPr="005F7C62">
        <w:rPr>
          <w:b/>
          <w:bCs/>
          <w:lang w:eastAsia="zh-CN"/>
        </w:rPr>
        <w:t>basic and essential capabilities, the UE capability signa</w:t>
      </w:r>
      <w:r>
        <w:rPr>
          <w:b/>
          <w:bCs/>
          <w:lang w:eastAsia="zh-CN"/>
        </w:rPr>
        <w:t>l</w:t>
      </w:r>
      <w:r w:rsidRPr="005F7C62">
        <w:rPr>
          <w:b/>
          <w:bCs/>
          <w:lang w:eastAsia="zh-CN"/>
        </w:rPr>
        <w:t xml:space="preserve">ling framework can be </w:t>
      </w:r>
      <w:r>
        <w:rPr>
          <w:b/>
          <w:bCs/>
          <w:lang w:eastAsia="zh-CN"/>
        </w:rPr>
        <w:t xml:space="preserve">enhanced to determine </w:t>
      </w:r>
      <w:r w:rsidRPr="005F7C62">
        <w:rPr>
          <w:b/>
          <w:bCs/>
          <w:lang w:eastAsia="zh-CN"/>
        </w:rPr>
        <w:t>UE capabilities for each device type.</w:t>
      </w:r>
    </w:p>
    <w:p w14:paraId="57FB5236" w14:textId="77777777" w:rsidR="002F690A" w:rsidRPr="005F7C62" w:rsidRDefault="002F690A" w:rsidP="002F690A">
      <w:pPr>
        <w:rPr>
          <w:b/>
          <w:bCs/>
          <w:lang w:eastAsia="zh-CN"/>
        </w:rPr>
      </w:pPr>
      <w:r w:rsidRPr="005F7C62">
        <w:rPr>
          <w:b/>
          <w:bCs/>
          <w:lang w:eastAsia="zh-CN"/>
        </w:rPr>
        <w:t xml:space="preserve">Observation </w:t>
      </w:r>
      <w:r>
        <w:rPr>
          <w:b/>
          <w:bCs/>
          <w:lang w:eastAsia="zh-CN"/>
        </w:rPr>
        <w:t>3</w:t>
      </w:r>
      <w:r w:rsidRPr="005F7C62">
        <w:rPr>
          <w:b/>
          <w:bCs/>
          <w:lang w:eastAsia="zh-CN"/>
        </w:rPr>
        <w:t xml:space="preserve">: </w:t>
      </w:r>
      <w:r>
        <w:rPr>
          <w:b/>
          <w:bCs/>
          <w:lang w:eastAsia="zh-CN"/>
        </w:rPr>
        <w:t>6G radio protocol must meet the requirements of mobile broadband services as a high priority.</w:t>
      </w:r>
    </w:p>
    <w:p w14:paraId="6EEA73E8" w14:textId="4BF46339" w:rsidR="002F690A" w:rsidRDefault="002F690A" w:rsidP="002F690A">
      <w:pPr>
        <w:rPr>
          <w:b/>
          <w:bCs/>
          <w:lang w:eastAsia="zh-CN"/>
        </w:rPr>
      </w:pPr>
      <w:r w:rsidRPr="005F7C62">
        <w:rPr>
          <w:b/>
          <w:bCs/>
          <w:lang w:eastAsia="zh-CN"/>
        </w:rPr>
        <w:t xml:space="preserve">Observation </w:t>
      </w:r>
      <w:r>
        <w:rPr>
          <w:b/>
          <w:bCs/>
          <w:lang w:eastAsia="zh-CN"/>
        </w:rPr>
        <w:t xml:space="preserve">4: Voice service must be supported in 6G standalone architecture. For other services such as </w:t>
      </w:r>
      <w:proofErr w:type="spellStart"/>
      <w:r>
        <w:rPr>
          <w:b/>
          <w:bCs/>
          <w:lang w:eastAsia="zh-CN"/>
        </w:rPr>
        <w:t>IoT</w:t>
      </w:r>
      <w:proofErr w:type="spellEnd"/>
      <w:r>
        <w:rPr>
          <w:b/>
          <w:bCs/>
          <w:lang w:eastAsia="zh-CN"/>
        </w:rPr>
        <w:t xml:space="preserve">, </w:t>
      </w:r>
      <w:r w:rsidR="005B5325">
        <w:rPr>
          <w:b/>
          <w:bCs/>
          <w:lang w:eastAsia="zh-CN"/>
        </w:rPr>
        <w:t xml:space="preserve">sensing and </w:t>
      </w:r>
      <w:r>
        <w:rPr>
          <w:b/>
          <w:bCs/>
          <w:lang w:eastAsia="zh-CN"/>
        </w:rPr>
        <w:t xml:space="preserve">AI </w:t>
      </w:r>
      <w:r w:rsidR="005B5325">
        <w:rPr>
          <w:b/>
          <w:bCs/>
          <w:lang w:eastAsia="zh-CN"/>
        </w:rPr>
        <w:t>applications</w:t>
      </w:r>
      <w:r>
        <w:rPr>
          <w:b/>
          <w:bCs/>
          <w:lang w:eastAsia="zh-CN"/>
        </w:rPr>
        <w:t>, clear market needs and use cases are required</w:t>
      </w:r>
      <w:r w:rsidR="000B3D64">
        <w:rPr>
          <w:b/>
          <w:bCs/>
          <w:lang w:eastAsia="zh-CN"/>
        </w:rPr>
        <w:t xml:space="preserve"> to justify their support from D</w:t>
      </w:r>
      <w:r>
        <w:rPr>
          <w:b/>
          <w:bCs/>
          <w:lang w:eastAsia="zh-CN"/>
        </w:rPr>
        <w:t>ay-1.</w:t>
      </w:r>
    </w:p>
    <w:p w14:paraId="21D97DED" w14:textId="77777777" w:rsidR="00A62C36" w:rsidRPr="005F7C62" w:rsidRDefault="00A62C36" w:rsidP="00A62C36">
      <w:pPr>
        <w:rPr>
          <w:b/>
          <w:bCs/>
          <w:lang w:eastAsia="zh-CN"/>
        </w:rPr>
      </w:pPr>
    </w:p>
    <w:p w14:paraId="0A188CB9" w14:textId="39CFA54F" w:rsidR="00537B52" w:rsidRDefault="001039DA" w:rsidP="00537B52">
      <w:pPr>
        <w:spacing w:before="240" w:line="276" w:lineRule="auto"/>
        <w:ind w:left="850" w:hangingChars="425" w:hanging="850"/>
        <w:jc w:val="both"/>
        <w:rPr>
          <w:lang w:val="en-US" w:eastAsia="ko-KR"/>
        </w:rPr>
      </w:pPr>
      <w:r>
        <w:rPr>
          <w:lang w:val="en-US" w:eastAsia="ko-KR"/>
        </w:rPr>
        <w:t>Base</w:t>
      </w:r>
      <w:r w:rsidR="00897340">
        <w:rPr>
          <w:lang w:val="en-US" w:eastAsia="ko-KR"/>
        </w:rPr>
        <w:t>d</w:t>
      </w:r>
      <w:r>
        <w:rPr>
          <w:lang w:val="en-US" w:eastAsia="ko-KR"/>
        </w:rPr>
        <w:t xml:space="preserve"> on the observations, </w:t>
      </w:r>
      <w:r w:rsidR="00537B52">
        <w:rPr>
          <w:lang w:val="en-US" w:eastAsia="ko-KR"/>
        </w:rPr>
        <w:t>RAN2 is requested to discuss and agree the following proposals:</w:t>
      </w:r>
    </w:p>
    <w:p w14:paraId="2E18CA63" w14:textId="77777777" w:rsidR="00A62C36" w:rsidRDefault="00A62C36" w:rsidP="00A62C36">
      <w:pPr>
        <w:rPr>
          <w:b/>
          <w:bCs/>
          <w:lang w:eastAsia="zh-CN"/>
        </w:rPr>
      </w:pPr>
      <w:r>
        <w:rPr>
          <w:b/>
          <w:bCs/>
          <w:lang w:eastAsia="zh-CN"/>
        </w:rPr>
        <w:t xml:space="preserve">Proposal 1: </w:t>
      </w:r>
      <w:r w:rsidRPr="005F7C62">
        <w:rPr>
          <w:b/>
          <w:bCs/>
          <w:lang w:eastAsia="zh-CN"/>
        </w:rPr>
        <w:t xml:space="preserve">RAN2 </w:t>
      </w:r>
      <w:r>
        <w:rPr>
          <w:b/>
          <w:bCs/>
          <w:lang w:eastAsia="zh-CN"/>
        </w:rPr>
        <w:t xml:space="preserve">is asked </w:t>
      </w:r>
      <w:r w:rsidRPr="005F7C62">
        <w:rPr>
          <w:b/>
          <w:bCs/>
          <w:lang w:eastAsia="zh-CN"/>
        </w:rPr>
        <w:t xml:space="preserve">to study improvements to </w:t>
      </w:r>
      <w:r>
        <w:rPr>
          <w:b/>
          <w:bCs/>
          <w:lang w:eastAsia="zh-CN"/>
        </w:rPr>
        <w:t xml:space="preserve">UE </w:t>
      </w:r>
      <w:r w:rsidRPr="005F7C62">
        <w:rPr>
          <w:b/>
          <w:bCs/>
          <w:lang w:eastAsia="zh-CN"/>
        </w:rPr>
        <w:t>capability signa</w:t>
      </w:r>
      <w:r>
        <w:rPr>
          <w:b/>
          <w:bCs/>
          <w:lang w:eastAsia="zh-CN"/>
        </w:rPr>
        <w:t>l</w:t>
      </w:r>
      <w:r w:rsidRPr="005F7C62">
        <w:rPr>
          <w:b/>
          <w:bCs/>
          <w:lang w:eastAsia="zh-CN"/>
        </w:rPr>
        <w:t xml:space="preserve">ling mechanisms </w:t>
      </w:r>
      <w:r>
        <w:rPr>
          <w:b/>
          <w:bCs/>
          <w:lang w:eastAsia="zh-CN"/>
        </w:rPr>
        <w:t xml:space="preserve">by </w:t>
      </w:r>
      <w:r w:rsidRPr="005F7C62">
        <w:rPr>
          <w:b/>
          <w:bCs/>
          <w:lang w:eastAsia="zh-CN"/>
        </w:rPr>
        <w:t xml:space="preserve">leveraging </w:t>
      </w:r>
      <w:r>
        <w:rPr>
          <w:b/>
          <w:bCs/>
          <w:lang w:eastAsia="zh-CN"/>
        </w:rPr>
        <w:t>device type based basic and essential capabilities</w:t>
      </w:r>
      <w:r w:rsidRPr="005F7C62">
        <w:rPr>
          <w:b/>
          <w:bCs/>
          <w:lang w:eastAsia="zh-CN"/>
        </w:rPr>
        <w:t>.</w:t>
      </w:r>
    </w:p>
    <w:p w14:paraId="159BA123" w14:textId="57D5A2D6" w:rsidR="002F690A" w:rsidRDefault="002F690A" w:rsidP="002F690A">
      <w:pPr>
        <w:rPr>
          <w:b/>
          <w:bCs/>
          <w:lang w:eastAsia="zh-CN"/>
        </w:rPr>
      </w:pPr>
      <w:r w:rsidRPr="005F7C62">
        <w:rPr>
          <w:b/>
          <w:bCs/>
          <w:lang w:eastAsia="zh-CN"/>
        </w:rPr>
        <w:t xml:space="preserve">Proposal </w:t>
      </w:r>
      <w:r>
        <w:rPr>
          <w:b/>
          <w:bCs/>
          <w:lang w:eastAsia="zh-CN"/>
        </w:rPr>
        <w:t>2</w:t>
      </w:r>
      <w:r w:rsidRPr="005F7C62">
        <w:rPr>
          <w:b/>
          <w:bCs/>
          <w:lang w:eastAsia="zh-CN"/>
        </w:rPr>
        <w:t xml:space="preserve">: </w:t>
      </w:r>
      <w:r>
        <w:rPr>
          <w:b/>
          <w:bCs/>
          <w:lang w:eastAsia="zh-CN"/>
        </w:rPr>
        <w:t>The 6GR study should prioritize mobile bro</w:t>
      </w:r>
      <w:r w:rsidR="000B3D64">
        <w:rPr>
          <w:b/>
          <w:bCs/>
          <w:lang w:eastAsia="zh-CN"/>
        </w:rPr>
        <w:t>adband and voice services from D</w:t>
      </w:r>
      <w:r>
        <w:rPr>
          <w:b/>
          <w:bCs/>
          <w:lang w:eastAsia="zh-CN"/>
        </w:rPr>
        <w:t xml:space="preserve">ay-1 while aiming for a common design that supports a wide range of services without requiring separate solutions. </w:t>
      </w:r>
    </w:p>
    <w:p w14:paraId="7A5578CE" w14:textId="2AC917EC" w:rsidR="00E9572D" w:rsidRDefault="006E1994" w:rsidP="00E9572D">
      <w:pPr>
        <w:pStyle w:val="1"/>
        <w:rPr>
          <w:lang w:val="en-US"/>
        </w:rPr>
      </w:pPr>
      <w:r>
        <w:rPr>
          <w:lang w:val="en-US"/>
        </w:rPr>
        <w:t>4</w:t>
      </w:r>
      <w:r>
        <w:rPr>
          <w:lang w:val="en-US"/>
        </w:rPr>
        <w:tab/>
      </w:r>
      <w:r w:rsidR="00E9572D">
        <w:rPr>
          <w:lang w:val="en-US"/>
        </w:rPr>
        <w:t>References</w:t>
      </w:r>
    </w:p>
    <w:p w14:paraId="46485DD3" w14:textId="77390F48" w:rsidR="00C447B5" w:rsidRDefault="00C447B5" w:rsidP="00C447B5">
      <w:pPr>
        <w:rPr>
          <w:rFonts w:eastAsia="맑은 고딕"/>
          <w:lang w:val="en-US" w:eastAsia="ko-KR"/>
        </w:rPr>
      </w:pPr>
      <w:r>
        <w:rPr>
          <w:rFonts w:eastAsia="맑은 고딕" w:hint="eastAsia"/>
          <w:lang w:val="en-US" w:eastAsia="ko-KR"/>
        </w:rPr>
        <w:t xml:space="preserve">[1] </w:t>
      </w:r>
      <w:r w:rsidRPr="00853E24">
        <w:rPr>
          <w:rFonts w:eastAsia="맑은 고딕"/>
          <w:lang w:val="en-US" w:eastAsia="ko-KR"/>
        </w:rPr>
        <w:t>TR 38.914 V0.2.0, 3rd Generation Partnership Project; Technical Specification Group Radio Access Network; Study on 6G Scenarios and Requirements; (Release 20)</w:t>
      </w:r>
    </w:p>
    <w:p w14:paraId="7FA77439" w14:textId="6927F953" w:rsidR="00C447B5" w:rsidRPr="00C447B5" w:rsidRDefault="00C447B5" w:rsidP="00C447B5">
      <w:pPr>
        <w:rPr>
          <w:rFonts w:eastAsia="맑은 고딕"/>
          <w:lang w:val="en-US" w:eastAsia="ko-KR"/>
        </w:rPr>
      </w:pPr>
    </w:p>
    <w:sectPr w:rsidR="00C447B5" w:rsidRPr="00C447B5">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9B886" w14:textId="77777777" w:rsidR="00B4471A" w:rsidRDefault="00B4471A">
      <w:r>
        <w:separator/>
      </w:r>
    </w:p>
  </w:endnote>
  <w:endnote w:type="continuationSeparator" w:id="0">
    <w:p w14:paraId="4FE8972B" w14:textId="77777777" w:rsidR="00B4471A" w:rsidRDefault="00B4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935627"/>
      <w:docPartObj>
        <w:docPartGallery w:val="Page Numbers (Bottom of Page)"/>
        <w:docPartUnique/>
      </w:docPartObj>
    </w:sdtPr>
    <w:sdtEndPr/>
    <w:sdtContent>
      <w:p w14:paraId="11155507" w14:textId="5849E367" w:rsidR="00C319F8" w:rsidRDefault="00C319F8">
        <w:pPr>
          <w:pStyle w:val="a9"/>
        </w:pPr>
        <w:r>
          <w:fldChar w:fldCharType="begin"/>
        </w:r>
        <w:r>
          <w:instrText>PAGE   \* MERGEFORMAT</w:instrText>
        </w:r>
        <w:r>
          <w:fldChar w:fldCharType="separate"/>
        </w:r>
        <w:r w:rsidR="00BA00DC" w:rsidRPr="00BA00DC">
          <w:rPr>
            <w:lang w:val="ko-KR" w:eastAsia="ko-KR"/>
          </w:rPr>
          <w:t>4</w:t>
        </w:r>
        <w:r>
          <w:fldChar w:fldCharType="end"/>
        </w:r>
      </w:p>
    </w:sdtContent>
  </w:sdt>
  <w:p w14:paraId="4A04A858" w14:textId="77777777" w:rsidR="00C319F8" w:rsidRDefault="00C319F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7C178" w14:textId="77777777" w:rsidR="00B4471A" w:rsidRDefault="00B4471A">
      <w:r>
        <w:separator/>
      </w:r>
    </w:p>
  </w:footnote>
  <w:footnote w:type="continuationSeparator" w:id="0">
    <w:p w14:paraId="42B51442" w14:textId="77777777" w:rsidR="00B4471A" w:rsidRDefault="00B44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319F8" w:rsidRDefault="00C319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B0524"/>
    <w:multiLevelType w:val="hybridMultilevel"/>
    <w:tmpl w:val="DCE4A944"/>
    <w:lvl w:ilvl="0" w:tplc="C0EA873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0B6C9D"/>
    <w:multiLevelType w:val="hybridMultilevel"/>
    <w:tmpl w:val="499099CC"/>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0301"/>
    <w:multiLevelType w:val="hybridMultilevel"/>
    <w:tmpl w:val="D45A1CBE"/>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126608"/>
    <w:multiLevelType w:val="hybridMultilevel"/>
    <w:tmpl w:val="346A549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6A3597"/>
    <w:multiLevelType w:val="hybridMultilevel"/>
    <w:tmpl w:val="1FA2E0A6"/>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BB43EB"/>
    <w:multiLevelType w:val="hybridMultilevel"/>
    <w:tmpl w:val="8408A80C"/>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3D14EB"/>
    <w:multiLevelType w:val="hybridMultilevel"/>
    <w:tmpl w:val="4288CF4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187504"/>
    <w:multiLevelType w:val="hybridMultilevel"/>
    <w:tmpl w:val="581807E6"/>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D190EFB"/>
    <w:multiLevelType w:val="hybridMultilevel"/>
    <w:tmpl w:val="DEC4BDA4"/>
    <w:lvl w:ilvl="0" w:tplc="4BE854BC">
      <w:start w:val="3"/>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3693599"/>
    <w:multiLevelType w:val="hybridMultilevel"/>
    <w:tmpl w:val="C4429C66"/>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307AE8"/>
    <w:multiLevelType w:val="hybridMultilevel"/>
    <w:tmpl w:val="CF0A7068"/>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570435"/>
    <w:multiLevelType w:val="hybridMultilevel"/>
    <w:tmpl w:val="1D0A87B6"/>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BA08B9"/>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205C0A"/>
    <w:multiLevelType w:val="hybridMultilevel"/>
    <w:tmpl w:val="7FEC1D2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C07B5E"/>
    <w:multiLevelType w:val="hybridMultilevel"/>
    <w:tmpl w:val="36B63272"/>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7059F3"/>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9D6995"/>
    <w:multiLevelType w:val="hybridMultilevel"/>
    <w:tmpl w:val="7CA8B28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A68579B"/>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6C0D4A"/>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9296AD0"/>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6C7376"/>
    <w:multiLevelType w:val="hybridMultilevel"/>
    <w:tmpl w:val="7554AF90"/>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DA71DF"/>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56006F2"/>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B21A9F"/>
    <w:multiLevelType w:val="hybridMultilevel"/>
    <w:tmpl w:val="DA6CD94E"/>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E3148EF"/>
    <w:multiLevelType w:val="hybridMultilevel"/>
    <w:tmpl w:val="5E2E795A"/>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F4BE0"/>
    <w:multiLevelType w:val="hybridMultilevel"/>
    <w:tmpl w:val="2218788E"/>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4077D5"/>
    <w:multiLevelType w:val="hybridMultilevel"/>
    <w:tmpl w:val="0E5ADEE4"/>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6FA43FE"/>
    <w:multiLevelType w:val="hybridMultilevel"/>
    <w:tmpl w:val="6E10BF0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CA1225A"/>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C876BF"/>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9F425F"/>
    <w:multiLevelType w:val="hybridMultilevel"/>
    <w:tmpl w:val="F8EC4016"/>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8FA515F"/>
    <w:multiLevelType w:val="hybridMultilevel"/>
    <w:tmpl w:val="FD88DEDA"/>
    <w:lvl w:ilvl="0" w:tplc="691E23CE">
      <w:start w:val="6"/>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5"/>
  </w:num>
  <w:num w:numId="2">
    <w:abstractNumId w:val="30"/>
  </w:num>
  <w:num w:numId="3">
    <w:abstractNumId w:val="25"/>
  </w:num>
  <w:num w:numId="4">
    <w:abstractNumId w:val="21"/>
  </w:num>
  <w:num w:numId="5">
    <w:abstractNumId w:val="32"/>
  </w:num>
  <w:num w:numId="6">
    <w:abstractNumId w:val="28"/>
  </w:num>
  <w:num w:numId="7">
    <w:abstractNumId w:val="8"/>
  </w:num>
  <w:num w:numId="8">
    <w:abstractNumId w:val="19"/>
  </w:num>
  <w:num w:numId="9">
    <w:abstractNumId w:val="9"/>
  </w:num>
  <w:num w:numId="10">
    <w:abstractNumId w:val="40"/>
  </w:num>
  <w:num w:numId="11">
    <w:abstractNumId w:val="0"/>
  </w:num>
  <w:num w:numId="12">
    <w:abstractNumId w:val="22"/>
  </w:num>
  <w:num w:numId="13">
    <w:abstractNumId w:val="4"/>
  </w:num>
  <w:num w:numId="14">
    <w:abstractNumId w:val="14"/>
  </w:num>
  <w:num w:numId="15">
    <w:abstractNumId w:val="39"/>
  </w:num>
  <w:num w:numId="16">
    <w:abstractNumId w:val="1"/>
  </w:num>
  <w:num w:numId="17">
    <w:abstractNumId w:val="18"/>
  </w:num>
  <w:num w:numId="18">
    <w:abstractNumId w:val="16"/>
  </w:num>
  <w:num w:numId="19">
    <w:abstractNumId w:val="2"/>
  </w:num>
  <w:num w:numId="20">
    <w:abstractNumId w:val="11"/>
  </w:num>
  <w:num w:numId="21">
    <w:abstractNumId w:val="24"/>
  </w:num>
  <w:num w:numId="22">
    <w:abstractNumId w:val="33"/>
  </w:num>
  <w:num w:numId="23">
    <w:abstractNumId w:val="5"/>
  </w:num>
  <w:num w:numId="24">
    <w:abstractNumId w:val="10"/>
  </w:num>
  <w:num w:numId="25">
    <w:abstractNumId w:val="7"/>
  </w:num>
  <w:num w:numId="26">
    <w:abstractNumId w:val="12"/>
  </w:num>
  <w:num w:numId="27">
    <w:abstractNumId w:val="27"/>
  </w:num>
  <w:num w:numId="28">
    <w:abstractNumId w:val="29"/>
  </w:num>
  <w:num w:numId="29">
    <w:abstractNumId w:val="34"/>
  </w:num>
  <w:num w:numId="30">
    <w:abstractNumId w:val="17"/>
  </w:num>
  <w:num w:numId="31">
    <w:abstractNumId w:val="36"/>
  </w:num>
  <w:num w:numId="32">
    <w:abstractNumId w:val="26"/>
  </w:num>
  <w:num w:numId="33">
    <w:abstractNumId w:val="13"/>
  </w:num>
  <w:num w:numId="34">
    <w:abstractNumId w:val="3"/>
  </w:num>
  <w:num w:numId="35">
    <w:abstractNumId w:val="6"/>
  </w:num>
  <w:num w:numId="36">
    <w:abstractNumId w:val="35"/>
  </w:num>
  <w:num w:numId="37">
    <w:abstractNumId w:val="20"/>
  </w:num>
  <w:num w:numId="38">
    <w:abstractNumId w:val="31"/>
  </w:num>
  <w:num w:numId="39">
    <w:abstractNumId w:val="38"/>
  </w:num>
  <w:num w:numId="40">
    <w:abstractNumId w:val="23"/>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AB"/>
    <w:rsid w:val="00001CBD"/>
    <w:rsid w:val="00002E73"/>
    <w:rsid w:val="0000495B"/>
    <w:rsid w:val="00006270"/>
    <w:rsid w:val="000063F1"/>
    <w:rsid w:val="00007CCA"/>
    <w:rsid w:val="00007E67"/>
    <w:rsid w:val="000139A0"/>
    <w:rsid w:val="000168DE"/>
    <w:rsid w:val="00016A44"/>
    <w:rsid w:val="00020B7E"/>
    <w:rsid w:val="000247B5"/>
    <w:rsid w:val="00027375"/>
    <w:rsid w:val="00030090"/>
    <w:rsid w:val="00032023"/>
    <w:rsid w:val="00032590"/>
    <w:rsid w:val="000331ED"/>
    <w:rsid w:val="000336CE"/>
    <w:rsid w:val="00033FEA"/>
    <w:rsid w:val="00035FF9"/>
    <w:rsid w:val="0003728F"/>
    <w:rsid w:val="00040A79"/>
    <w:rsid w:val="00045243"/>
    <w:rsid w:val="00046DAD"/>
    <w:rsid w:val="000505C4"/>
    <w:rsid w:val="000527B4"/>
    <w:rsid w:val="00052FCB"/>
    <w:rsid w:val="00054245"/>
    <w:rsid w:val="000572DE"/>
    <w:rsid w:val="000577FC"/>
    <w:rsid w:val="0005787E"/>
    <w:rsid w:val="00057C36"/>
    <w:rsid w:val="00065129"/>
    <w:rsid w:val="00065BD8"/>
    <w:rsid w:val="00073232"/>
    <w:rsid w:val="00073E4D"/>
    <w:rsid w:val="00074311"/>
    <w:rsid w:val="00075F6B"/>
    <w:rsid w:val="000774B3"/>
    <w:rsid w:val="00081C4F"/>
    <w:rsid w:val="00083680"/>
    <w:rsid w:val="0008475B"/>
    <w:rsid w:val="00085EB2"/>
    <w:rsid w:val="000923C9"/>
    <w:rsid w:val="0009280F"/>
    <w:rsid w:val="00094965"/>
    <w:rsid w:val="000954DF"/>
    <w:rsid w:val="000962EC"/>
    <w:rsid w:val="000967FB"/>
    <w:rsid w:val="00097F73"/>
    <w:rsid w:val="000A0EBF"/>
    <w:rsid w:val="000A197D"/>
    <w:rsid w:val="000A3E1A"/>
    <w:rsid w:val="000A43C9"/>
    <w:rsid w:val="000B3D64"/>
    <w:rsid w:val="000B59EB"/>
    <w:rsid w:val="000B5D3D"/>
    <w:rsid w:val="000B7652"/>
    <w:rsid w:val="000C00D0"/>
    <w:rsid w:val="000C024D"/>
    <w:rsid w:val="000C236E"/>
    <w:rsid w:val="000C29FD"/>
    <w:rsid w:val="000C38E0"/>
    <w:rsid w:val="000D063A"/>
    <w:rsid w:val="000D07C9"/>
    <w:rsid w:val="000D0844"/>
    <w:rsid w:val="000D0AC9"/>
    <w:rsid w:val="000D0CA4"/>
    <w:rsid w:val="000D22D8"/>
    <w:rsid w:val="000D3676"/>
    <w:rsid w:val="000D515C"/>
    <w:rsid w:val="000E052D"/>
    <w:rsid w:val="000E2BF3"/>
    <w:rsid w:val="000E48F7"/>
    <w:rsid w:val="000E6112"/>
    <w:rsid w:val="000F0286"/>
    <w:rsid w:val="000F326C"/>
    <w:rsid w:val="000F34AC"/>
    <w:rsid w:val="000F6CFE"/>
    <w:rsid w:val="00101BB8"/>
    <w:rsid w:val="00101F50"/>
    <w:rsid w:val="001039DA"/>
    <w:rsid w:val="0010504F"/>
    <w:rsid w:val="001065BE"/>
    <w:rsid w:val="00112CA8"/>
    <w:rsid w:val="00113EE0"/>
    <w:rsid w:val="00115323"/>
    <w:rsid w:val="0012382E"/>
    <w:rsid w:val="00126FAC"/>
    <w:rsid w:val="00132496"/>
    <w:rsid w:val="001326D3"/>
    <w:rsid w:val="00135460"/>
    <w:rsid w:val="001357A0"/>
    <w:rsid w:val="00136101"/>
    <w:rsid w:val="00146586"/>
    <w:rsid w:val="00146AE8"/>
    <w:rsid w:val="00147BBE"/>
    <w:rsid w:val="00150B45"/>
    <w:rsid w:val="001513D6"/>
    <w:rsid w:val="001519AA"/>
    <w:rsid w:val="001542B8"/>
    <w:rsid w:val="00155CA8"/>
    <w:rsid w:val="001604A8"/>
    <w:rsid w:val="00162D15"/>
    <w:rsid w:val="001633F3"/>
    <w:rsid w:val="00166FDE"/>
    <w:rsid w:val="001731FD"/>
    <w:rsid w:val="00175056"/>
    <w:rsid w:val="001757F9"/>
    <w:rsid w:val="0017582D"/>
    <w:rsid w:val="001778AD"/>
    <w:rsid w:val="00181DA8"/>
    <w:rsid w:val="00181EE5"/>
    <w:rsid w:val="00182702"/>
    <w:rsid w:val="001836C2"/>
    <w:rsid w:val="00183D72"/>
    <w:rsid w:val="00184148"/>
    <w:rsid w:val="00193F60"/>
    <w:rsid w:val="00195C03"/>
    <w:rsid w:val="001A08A2"/>
    <w:rsid w:val="001A2583"/>
    <w:rsid w:val="001A4FD3"/>
    <w:rsid w:val="001A77FD"/>
    <w:rsid w:val="001B0453"/>
    <w:rsid w:val="001B093A"/>
    <w:rsid w:val="001B1676"/>
    <w:rsid w:val="001B28ED"/>
    <w:rsid w:val="001B3D64"/>
    <w:rsid w:val="001B5041"/>
    <w:rsid w:val="001B583A"/>
    <w:rsid w:val="001B7469"/>
    <w:rsid w:val="001C09D5"/>
    <w:rsid w:val="001C1E13"/>
    <w:rsid w:val="001C3226"/>
    <w:rsid w:val="001C36D8"/>
    <w:rsid w:val="001C4A5E"/>
    <w:rsid w:val="001C4D0D"/>
    <w:rsid w:val="001C5CF1"/>
    <w:rsid w:val="001D1E21"/>
    <w:rsid w:val="001D3B69"/>
    <w:rsid w:val="001D4A0F"/>
    <w:rsid w:val="001D6126"/>
    <w:rsid w:val="001E1811"/>
    <w:rsid w:val="001E4635"/>
    <w:rsid w:val="001E4B25"/>
    <w:rsid w:val="001E5882"/>
    <w:rsid w:val="001E7320"/>
    <w:rsid w:val="001F0519"/>
    <w:rsid w:val="001F0D95"/>
    <w:rsid w:val="001F4EAA"/>
    <w:rsid w:val="001F5EFF"/>
    <w:rsid w:val="001F7580"/>
    <w:rsid w:val="002000E2"/>
    <w:rsid w:val="00200799"/>
    <w:rsid w:val="00201A29"/>
    <w:rsid w:val="00201C37"/>
    <w:rsid w:val="00203AF6"/>
    <w:rsid w:val="00211E95"/>
    <w:rsid w:val="00213079"/>
    <w:rsid w:val="00214DF0"/>
    <w:rsid w:val="0021683C"/>
    <w:rsid w:val="00216DF0"/>
    <w:rsid w:val="002207CC"/>
    <w:rsid w:val="00221709"/>
    <w:rsid w:val="0022257E"/>
    <w:rsid w:val="00222F4D"/>
    <w:rsid w:val="00224768"/>
    <w:rsid w:val="0022734D"/>
    <w:rsid w:val="0023260C"/>
    <w:rsid w:val="00233EC3"/>
    <w:rsid w:val="00234A7B"/>
    <w:rsid w:val="0023679B"/>
    <w:rsid w:val="00241CFD"/>
    <w:rsid w:val="002420CC"/>
    <w:rsid w:val="00246E94"/>
    <w:rsid w:val="002474B7"/>
    <w:rsid w:val="00255C3E"/>
    <w:rsid w:val="00260895"/>
    <w:rsid w:val="00263DFD"/>
    <w:rsid w:val="00265C52"/>
    <w:rsid w:val="00266561"/>
    <w:rsid w:val="00266E55"/>
    <w:rsid w:val="002706AB"/>
    <w:rsid w:val="00271B92"/>
    <w:rsid w:val="00272FE0"/>
    <w:rsid w:val="0027329A"/>
    <w:rsid w:val="00275910"/>
    <w:rsid w:val="002779AB"/>
    <w:rsid w:val="0028234C"/>
    <w:rsid w:val="002949F8"/>
    <w:rsid w:val="00295E44"/>
    <w:rsid w:val="00297D74"/>
    <w:rsid w:val="002A333F"/>
    <w:rsid w:val="002A3FE7"/>
    <w:rsid w:val="002A55CC"/>
    <w:rsid w:val="002A565A"/>
    <w:rsid w:val="002A5EAE"/>
    <w:rsid w:val="002B1D88"/>
    <w:rsid w:val="002B416B"/>
    <w:rsid w:val="002B52A6"/>
    <w:rsid w:val="002B5838"/>
    <w:rsid w:val="002B5ABB"/>
    <w:rsid w:val="002C092D"/>
    <w:rsid w:val="002C1FFE"/>
    <w:rsid w:val="002C257A"/>
    <w:rsid w:val="002C5D80"/>
    <w:rsid w:val="002C6729"/>
    <w:rsid w:val="002D424A"/>
    <w:rsid w:val="002D66D1"/>
    <w:rsid w:val="002D78A9"/>
    <w:rsid w:val="002E0D42"/>
    <w:rsid w:val="002E7E62"/>
    <w:rsid w:val="002F4713"/>
    <w:rsid w:val="002F68CF"/>
    <w:rsid w:val="002F690A"/>
    <w:rsid w:val="00301141"/>
    <w:rsid w:val="00304567"/>
    <w:rsid w:val="00304C8E"/>
    <w:rsid w:val="003071CF"/>
    <w:rsid w:val="00310192"/>
    <w:rsid w:val="00311408"/>
    <w:rsid w:val="0031328B"/>
    <w:rsid w:val="00313B9F"/>
    <w:rsid w:val="00314074"/>
    <w:rsid w:val="00315CDB"/>
    <w:rsid w:val="0031683A"/>
    <w:rsid w:val="00316E38"/>
    <w:rsid w:val="0032229C"/>
    <w:rsid w:val="00322E65"/>
    <w:rsid w:val="00325A5E"/>
    <w:rsid w:val="00325AFD"/>
    <w:rsid w:val="003267E8"/>
    <w:rsid w:val="00332A17"/>
    <w:rsid w:val="00332F35"/>
    <w:rsid w:val="00335AB2"/>
    <w:rsid w:val="0033670A"/>
    <w:rsid w:val="00337AD2"/>
    <w:rsid w:val="00342F91"/>
    <w:rsid w:val="0034336C"/>
    <w:rsid w:val="00345B25"/>
    <w:rsid w:val="00345CFD"/>
    <w:rsid w:val="0034717E"/>
    <w:rsid w:val="003510EF"/>
    <w:rsid w:val="003511FD"/>
    <w:rsid w:val="0035178C"/>
    <w:rsid w:val="003554F4"/>
    <w:rsid w:val="00356F79"/>
    <w:rsid w:val="00364F6F"/>
    <w:rsid w:val="00365BA1"/>
    <w:rsid w:val="00366688"/>
    <w:rsid w:val="00366E2E"/>
    <w:rsid w:val="003737A2"/>
    <w:rsid w:val="0037687F"/>
    <w:rsid w:val="0037791C"/>
    <w:rsid w:val="00381D3E"/>
    <w:rsid w:val="003830B5"/>
    <w:rsid w:val="0038390D"/>
    <w:rsid w:val="0038678D"/>
    <w:rsid w:val="00387C5A"/>
    <w:rsid w:val="00391043"/>
    <w:rsid w:val="003954C8"/>
    <w:rsid w:val="00396E3D"/>
    <w:rsid w:val="003973D9"/>
    <w:rsid w:val="003A224D"/>
    <w:rsid w:val="003A65E0"/>
    <w:rsid w:val="003B1134"/>
    <w:rsid w:val="003B5D05"/>
    <w:rsid w:val="003C3CAA"/>
    <w:rsid w:val="003C62A3"/>
    <w:rsid w:val="003C7BC5"/>
    <w:rsid w:val="003D193A"/>
    <w:rsid w:val="003D212C"/>
    <w:rsid w:val="003D2BCD"/>
    <w:rsid w:val="003D3035"/>
    <w:rsid w:val="003E03F9"/>
    <w:rsid w:val="003E17AB"/>
    <w:rsid w:val="003E1A5C"/>
    <w:rsid w:val="003E23CB"/>
    <w:rsid w:val="003E2E35"/>
    <w:rsid w:val="003E4282"/>
    <w:rsid w:val="003E4CB0"/>
    <w:rsid w:val="003F0B96"/>
    <w:rsid w:val="003F20A6"/>
    <w:rsid w:val="003F3102"/>
    <w:rsid w:val="003F7202"/>
    <w:rsid w:val="00403477"/>
    <w:rsid w:val="004034A1"/>
    <w:rsid w:val="004050B5"/>
    <w:rsid w:val="004054C1"/>
    <w:rsid w:val="0041474B"/>
    <w:rsid w:val="00415675"/>
    <w:rsid w:val="0041780B"/>
    <w:rsid w:val="00420746"/>
    <w:rsid w:val="004211DB"/>
    <w:rsid w:val="004237F0"/>
    <w:rsid w:val="004238CE"/>
    <w:rsid w:val="00424364"/>
    <w:rsid w:val="00426A1F"/>
    <w:rsid w:val="00427AA6"/>
    <w:rsid w:val="00430C85"/>
    <w:rsid w:val="0043317A"/>
    <w:rsid w:val="00433557"/>
    <w:rsid w:val="00433988"/>
    <w:rsid w:val="004339EF"/>
    <w:rsid w:val="004348B2"/>
    <w:rsid w:val="00440DC3"/>
    <w:rsid w:val="00441253"/>
    <w:rsid w:val="0044235F"/>
    <w:rsid w:val="00444363"/>
    <w:rsid w:val="00445117"/>
    <w:rsid w:val="004456AB"/>
    <w:rsid w:val="00447152"/>
    <w:rsid w:val="004500BD"/>
    <w:rsid w:val="00450C8C"/>
    <w:rsid w:val="00452D9C"/>
    <w:rsid w:val="00453271"/>
    <w:rsid w:val="004538E1"/>
    <w:rsid w:val="0045413C"/>
    <w:rsid w:val="00456371"/>
    <w:rsid w:val="00457340"/>
    <w:rsid w:val="00457EB7"/>
    <w:rsid w:val="00460049"/>
    <w:rsid w:val="00464A26"/>
    <w:rsid w:val="00465F44"/>
    <w:rsid w:val="00470080"/>
    <w:rsid w:val="00471BCE"/>
    <w:rsid w:val="004721C0"/>
    <w:rsid w:val="004742C0"/>
    <w:rsid w:val="004752E1"/>
    <w:rsid w:val="00480429"/>
    <w:rsid w:val="004843D0"/>
    <w:rsid w:val="00484D54"/>
    <w:rsid w:val="00485F16"/>
    <w:rsid w:val="004910B1"/>
    <w:rsid w:val="00497058"/>
    <w:rsid w:val="004973DC"/>
    <w:rsid w:val="004A0332"/>
    <w:rsid w:val="004A0F6D"/>
    <w:rsid w:val="004A1BAB"/>
    <w:rsid w:val="004A3566"/>
    <w:rsid w:val="004A4137"/>
    <w:rsid w:val="004A42AE"/>
    <w:rsid w:val="004A460D"/>
    <w:rsid w:val="004A4F02"/>
    <w:rsid w:val="004A5A8B"/>
    <w:rsid w:val="004A7435"/>
    <w:rsid w:val="004B08C7"/>
    <w:rsid w:val="004C06DC"/>
    <w:rsid w:val="004C30E7"/>
    <w:rsid w:val="004C4E62"/>
    <w:rsid w:val="004C5919"/>
    <w:rsid w:val="004C6A50"/>
    <w:rsid w:val="004D2025"/>
    <w:rsid w:val="004D2468"/>
    <w:rsid w:val="004D2DDD"/>
    <w:rsid w:val="004D459B"/>
    <w:rsid w:val="004D4D27"/>
    <w:rsid w:val="004D54BA"/>
    <w:rsid w:val="004E0BC2"/>
    <w:rsid w:val="004E2F92"/>
    <w:rsid w:val="004E79D4"/>
    <w:rsid w:val="004F3D33"/>
    <w:rsid w:val="004F56F8"/>
    <w:rsid w:val="004F6BA5"/>
    <w:rsid w:val="0050153B"/>
    <w:rsid w:val="00501714"/>
    <w:rsid w:val="0050182B"/>
    <w:rsid w:val="0050200D"/>
    <w:rsid w:val="00504AA4"/>
    <w:rsid w:val="0050525D"/>
    <w:rsid w:val="00506BF5"/>
    <w:rsid w:val="00507150"/>
    <w:rsid w:val="005077E8"/>
    <w:rsid w:val="005136AC"/>
    <w:rsid w:val="0051513A"/>
    <w:rsid w:val="005158B5"/>
    <w:rsid w:val="005159CC"/>
    <w:rsid w:val="005166F8"/>
    <w:rsid w:val="0051688C"/>
    <w:rsid w:val="00521113"/>
    <w:rsid w:val="005223D1"/>
    <w:rsid w:val="00525740"/>
    <w:rsid w:val="0052787E"/>
    <w:rsid w:val="00530D81"/>
    <w:rsid w:val="00535C18"/>
    <w:rsid w:val="00537B52"/>
    <w:rsid w:val="00537B6B"/>
    <w:rsid w:val="00541421"/>
    <w:rsid w:val="00546A26"/>
    <w:rsid w:val="00551E86"/>
    <w:rsid w:val="0055378F"/>
    <w:rsid w:val="00555A67"/>
    <w:rsid w:val="00560E7A"/>
    <w:rsid w:val="00566823"/>
    <w:rsid w:val="00570E48"/>
    <w:rsid w:val="00571FBA"/>
    <w:rsid w:val="00574FE0"/>
    <w:rsid w:val="00581339"/>
    <w:rsid w:val="0058179B"/>
    <w:rsid w:val="00586870"/>
    <w:rsid w:val="00586CDE"/>
    <w:rsid w:val="00587500"/>
    <w:rsid w:val="00587BEE"/>
    <w:rsid w:val="00591A74"/>
    <w:rsid w:val="00593EA0"/>
    <w:rsid w:val="00595729"/>
    <w:rsid w:val="00596683"/>
    <w:rsid w:val="00596CA5"/>
    <w:rsid w:val="005A0FF0"/>
    <w:rsid w:val="005A44EC"/>
    <w:rsid w:val="005A5319"/>
    <w:rsid w:val="005A5C66"/>
    <w:rsid w:val="005A755E"/>
    <w:rsid w:val="005B2685"/>
    <w:rsid w:val="005B3A69"/>
    <w:rsid w:val="005B5325"/>
    <w:rsid w:val="005C3C53"/>
    <w:rsid w:val="005C4913"/>
    <w:rsid w:val="005C796D"/>
    <w:rsid w:val="005D04F6"/>
    <w:rsid w:val="005D0AA7"/>
    <w:rsid w:val="005D2282"/>
    <w:rsid w:val="005D4906"/>
    <w:rsid w:val="005D518C"/>
    <w:rsid w:val="005D64BF"/>
    <w:rsid w:val="005D72A7"/>
    <w:rsid w:val="005E5BDD"/>
    <w:rsid w:val="005E5C10"/>
    <w:rsid w:val="005E6F05"/>
    <w:rsid w:val="005F1310"/>
    <w:rsid w:val="005F2EB1"/>
    <w:rsid w:val="005F4A00"/>
    <w:rsid w:val="005F5B38"/>
    <w:rsid w:val="005F77BA"/>
    <w:rsid w:val="005F7C62"/>
    <w:rsid w:val="00600248"/>
    <w:rsid w:val="006027B1"/>
    <w:rsid w:val="00602967"/>
    <w:rsid w:val="006079B9"/>
    <w:rsid w:val="00607C88"/>
    <w:rsid w:val="00607CF6"/>
    <w:rsid w:val="00611838"/>
    <w:rsid w:val="00612232"/>
    <w:rsid w:val="006128A1"/>
    <w:rsid w:val="00613194"/>
    <w:rsid w:val="0062207C"/>
    <w:rsid w:val="00622773"/>
    <w:rsid w:val="006233DF"/>
    <w:rsid w:val="00632D2A"/>
    <w:rsid w:val="00633A63"/>
    <w:rsid w:val="00635BFC"/>
    <w:rsid w:val="0064066E"/>
    <w:rsid w:val="00640781"/>
    <w:rsid w:val="00640838"/>
    <w:rsid w:val="0064313A"/>
    <w:rsid w:val="006518DA"/>
    <w:rsid w:val="00651F2B"/>
    <w:rsid w:val="0065270E"/>
    <w:rsid w:val="00653E2A"/>
    <w:rsid w:val="00654DA8"/>
    <w:rsid w:val="006563F1"/>
    <w:rsid w:val="00656E4A"/>
    <w:rsid w:val="00663F0E"/>
    <w:rsid w:val="0066571B"/>
    <w:rsid w:val="006659A3"/>
    <w:rsid w:val="00667938"/>
    <w:rsid w:val="006706E0"/>
    <w:rsid w:val="00671E35"/>
    <w:rsid w:val="00672CC9"/>
    <w:rsid w:val="006730D1"/>
    <w:rsid w:val="00673345"/>
    <w:rsid w:val="0067580C"/>
    <w:rsid w:val="006760C3"/>
    <w:rsid w:val="0068001F"/>
    <w:rsid w:val="006820E0"/>
    <w:rsid w:val="006845DF"/>
    <w:rsid w:val="006858D4"/>
    <w:rsid w:val="006862F9"/>
    <w:rsid w:val="006907F5"/>
    <w:rsid w:val="00694102"/>
    <w:rsid w:val="0069541A"/>
    <w:rsid w:val="00695C8D"/>
    <w:rsid w:val="00697618"/>
    <w:rsid w:val="0069762C"/>
    <w:rsid w:val="006A0D33"/>
    <w:rsid w:val="006A6A75"/>
    <w:rsid w:val="006A79DF"/>
    <w:rsid w:val="006B39AF"/>
    <w:rsid w:val="006B621B"/>
    <w:rsid w:val="006B6C75"/>
    <w:rsid w:val="006C011D"/>
    <w:rsid w:val="006C562D"/>
    <w:rsid w:val="006D0B88"/>
    <w:rsid w:val="006D1792"/>
    <w:rsid w:val="006D44AB"/>
    <w:rsid w:val="006D5243"/>
    <w:rsid w:val="006D7918"/>
    <w:rsid w:val="006E1994"/>
    <w:rsid w:val="006E2424"/>
    <w:rsid w:val="006E2871"/>
    <w:rsid w:val="006E30C9"/>
    <w:rsid w:val="006E3438"/>
    <w:rsid w:val="006E3722"/>
    <w:rsid w:val="006E37AE"/>
    <w:rsid w:val="006F0F9E"/>
    <w:rsid w:val="006F2024"/>
    <w:rsid w:val="006F29A9"/>
    <w:rsid w:val="006F31B9"/>
    <w:rsid w:val="006F37E3"/>
    <w:rsid w:val="00700BB9"/>
    <w:rsid w:val="00704E49"/>
    <w:rsid w:val="00706269"/>
    <w:rsid w:val="00706926"/>
    <w:rsid w:val="007117D6"/>
    <w:rsid w:val="00711FD9"/>
    <w:rsid w:val="00713E63"/>
    <w:rsid w:val="0071527A"/>
    <w:rsid w:val="00717C4F"/>
    <w:rsid w:val="0072070D"/>
    <w:rsid w:val="007213E4"/>
    <w:rsid w:val="00726C7C"/>
    <w:rsid w:val="00727E72"/>
    <w:rsid w:val="00727F1A"/>
    <w:rsid w:val="00732840"/>
    <w:rsid w:val="00732C71"/>
    <w:rsid w:val="007355FA"/>
    <w:rsid w:val="007364EC"/>
    <w:rsid w:val="0073695E"/>
    <w:rsid w:val="007378BB"/>
    <w:rsid w:val="007378C3"/>
    <w:rsid w:val="00741F82"/>
    <w:rsid w:val="007439F6"/>
    <w:rsid w:val="00744100"/>
    <w:rsid w:val="00744AE9"/>
    <w:rsid w:val="0075060C"/>
    <w:rsid w:val="0075268A"/>
    <w:rsid w:val="0075288E"/>
    <w:rsid w:val="007529FE"/>
    <w:rsid w:val="00755A50"/>
    <w:rsid w:val="007613F1"/>
    <w:rsid w:val="00761574"/>
    <w:rsid w:val="00761875"/>
    <w:rsid w:val="00762B0A"/>
    <w:rsid w:val="007632D5"/>
    <w:rsid w:val="0076561A"/>
    <w:rsid w:val="0076580B"/>
    <w:rsid w:val="00766A4F"/>
    <w:rsid w:val="00766ABC"/>
    <w:rsid w:val="00766E29"/>
    <w:rsid w:val="007673EB"/>
    <w:rsid w:val="007675A8"/>
    <w:rsid w:val="00767829"/>
    <w:rsid w:val="00770E3A"/>
    <w:rsid w:val="007740FA"/>
    <w:rsid w:val="00777623"/>
    <w:rsid w:val="0078086A"/>
    <w:rsid w:val="00780A06"/>
    <w:rsid w:val="00783963"/>
    <w:rsid w:val="00785301"/>
    <w:rsid w:val="00791166"/>
    <w:rsid w:val="00792176"/>
    <w:rsid w:val="00793D77"/>
    <w:rsid w:val="007958B2"/>
    <w:rsid w:val="007967BF"/>
    <w:rsid w:val="007969DA"/>
    <w:rsid w:val="0079768D"/>
    <w:rsid w:val="007A4818"/>
    <w:rsid w:val="007A4D3A"/>
    <w:rsid w:val="007A57C7"/>
    <w:rsid w:val="007A58B5"/>
    <w:rsid w:val="007B0B7F"/>
    <w:rsid w:val="007B332F"/>
    <w:rsid w:val="007B356E"/>
    <w:rsid w:val="007B4067"/>
    <w:rsid w:val="007B7544"/>
    <w:rsid w:val="007C3103"/>
    <w:rsid w:val="007C7C3A"/>
    <w:rsid w:val="007D3A10"/>
    <w:rsid w:val="007D3B5E"/>
    <w:rsid w:val="007D3DCC"/>
    <w:rsid w:val="007D46D7"/>
    <w:rsid w:val="007D6D4E"/>
    <w:rsid w:val="007E02B0"/>
    <w:rsid w:val="007E0E94"/>
    <w:rsid w:val="007E102F"/>
    <w:rsid w:val="007E22E4"/>
    <w:rsid w:val="007E4027"/>
    <w:rsid w:val="007F209B"/>
    <w:rsid w:val="007F2575"/>
    <w:rsid w:val="007F4EE3"/>
    <w:rsid w:val="007F5310"/>
    <w:rsid w:val="007F5EBF"/>
    <w:rsid w:val="007F7043"/>
    <w:rsid w:val="007F7227"/>
    <w:rsid w:val="008009BE"/>
    <w:rsid w:val="00805E03"/>
    <w:rsid w:val="008076F8"/>
    <w:rsid w:val="00807EA3"/>
    <w:rsid w:val="00810C9B"/>
    <w:rsid w:val="00811E45"/>
    <w:rsid w:val="008135F0"/>
    <w:rsid w:val="00814D21"/>
    <w:rsid w:val="008161FD"/>
    <w:rsid w:val="008171CF"/>
    <w:rsid w:val="00817D80"/>
    <w:rsid w:val="008204BB"/>
    <w:rsid w:val="00821A8B"/>
    <w:rsid w:val="00823FB3"/>
    <w:rsid w:val="00824A6C"/>
    <w:rsid w:val="00825CA4"/>
    <w:rsid w:val="008261F5"/>
    <w:rsid w:val="008266C5"/>
    <w:rsid w:val="00826F40"/>
    <w:rsid w:val="0082707E"/>
    <w:rsid w:val="008329D2"/>
    <w:rsid w:val="00833F77"/>
    <w:rsid w:val="008353CD"/>
    <w:rsid w:val="00836864"/>
    <w:rsid w:val="00843691"/>
    <w:rsid w:val="00843939"/>
    <w:rsid w:val="008519B6"/>
    <w:rsid w:val="00853E24"/>
    <w:rsid w:val="008572A1"/>
    <w:rsid w:val="00857E7A"/>
    <w:rsid w:val="00861080"/>
    <w:rsid w:val="00863545"/>
    <w:rsid w:val="00866552"/>
    <w:rsid w:val="008677A7"/>
    <w:rsid w:val="00870F04"/>
    <w:rsid w:val="0087114D"/>
    <w:rsid w:val="00874B1F"/>
    <w:rsid w:val="00875012"/>
    <w:rsid w:val="00876E91"/>
    <w:rsid w:val="00883C71"/>
    <w:rsid w:val="00893634"/>
    <w:rsid w:val="00894774"/>
    <w:rsid w:val="00895C7F"/>
    <w:rsid w:val="00897340"/>
    <w:rsid w:val="008A1B12"/>
    <w:rsid w:val="008A2C14"/>
    <w:rsid w:val="008A340A"/>
    <w:rsid w:val="008A5754"/>
    <w:rsid w:val="008A711C"/>
    <w:rsid w:val="008B1657"/>
    <w:rsid w:val="008B3B20"/>
    <w:rsid w:val="008B4AAF"/>
    <w:rsid w:val="008C098D"/>
    <w:rsid w:val="008C1AB0"/>
    <w:rsid w:val="008C3FED"/>
    <w:rsid w:val="008C5357"/>
    <w:rsid w:val="008C5700"/>
    <w:rsid w:val="008D0107"/>
    <w:rsid w:val="008D39A1"/>
    <w:rsid w:val="008D61C1"/>
    <w:rsid w:val="008D697D"/>
    <w:rsid w:val="008D7D2A"/>
    <w:rsid w:val="008E148B"/>
    <w:rsid w:val="008E211D"/>
    <w:rsid w:val="008E3FD6"/>
    <w:rsid w:val="008E4506"/>
    <w:rsid w:val="008E64FC"/>
    <w:rsid w:val="008F0FC3"/>
    <w:rsid w:val="008F14E9"/>
    <w:rsid w:val="008F1DDE"/>
    <w:rsid w:val="008F33D5"/>
    <w:rsid w:val="008F7455"/>
    <w:rsid w:val="00900F99"/>
    <w:rsid w:val="00903B0F"/>
    <w:rsid w:val="00904F19"/>
    <w:rsid w:val="009158D2"/>
    <w:rsid w:val="009223FF"/>
    <w:rsid w:val="00924D2C"/>
    <w:rsid w:val="009255E7"/>
    <w:rsid w:val="00930A29"/>
    <w:rsid w:val="009316E9"/>
    <w:rsid w:val="0093418A"/>
    <w:rsid w:val="009350B8"/>
    <w:rsid w:val="009366EA"/>
    <w:rsid w:val="009375C3"/>
    <w:rsid w:val="00940676"/>
    <w:rsid w:val="00944679"/>
    <w:rsid w:val="009471F0"/>
    <w:rsid w:val="00950B84"/>
    <w:rsid w:val="00951591"/>
    <w:rsid w:val="00953F37"/>
    <w:rsid w:val="0096083C"/>
    <w:rsid w:val="009610A6"/>
    <w:rsid w:val="00961481"/>
    <w:rsid w:val="00961C3F"/>
    <w:rsid w:val="00964204"/>
    <w:rsid w:val="00964459"/>
    <w:rsid w:val="009646EF"/>
    <w:rsid w:val="00970019"/>
    <w:rsid w:val="009757F9"/>
    <w:rsid w:val="00975A89"/>
    <w:rsid w:val="00975F1E"/>
    <w:rsid w:val="00977396"/>
    <w:rsid w:val="009775E1"/>
    <w:rsid w:val="009817C5"/>
    <w:rsid w:val="00982BA7"/>
    <w:rsid w:val="009860EF"/>
    <w:rsid w:val="00987B26"/>
    <w:rsid w:val="00990931"/>
    <w:rsid w:val="00990B14"/>
    <w:rsid w:val="00990F82"/>
    <w:rsid w:val="009915CC"/>
    <w:rsid w:val="00991833"/>
    <w:rsid w:val="00992CDC"/>
    <w:rsid w:val="009935BB"/>
    <w:rsid w:val="0099598E"/>
    <w:rsid w:val="00995C58"/>
    <w:rsid w:val="009A21B0"/>
    <w:rsid w:val="009A4121"/>
    <w:rsid w:val="009A4319"/>
    <w:rsid w:val="009A4845"/>
    <w:rsid w:val="009A5372"/>
    <w:rsid w:val="009A56FB"/>
    <w:rsid w:val="009C5CAD"/>
    <w:rsid w:val="009C6654"/>
    <w:rsid w:val="009C6AE9"/>
    <w:rsid w:val="009C6E2E"/>
    <w:rsid w:val="009C70B7"/>
    <w:rsid w:val="009D0FEC"/>
    <w:rsid w:val="009D1129"/>
    <w:rsid w:val="009D2C58"/>
    <w:rsid w:val="009D798E"/>
    <w:rsid w:val="009E2EF1"/>
    <w:rsid w:val="009E3AAF"/>
    <w:rsid w:val="009E3FD5"/>
    <w:rsid w:val="009E5B89"/>
    <w:rsid w:val="009E7CDB"/>
    <w:rsid w:val="009F2A5F"/>
    <w:rsid w:val="009F2F22"/>
    <w:rsid w:val="00A00A4D"/>
    <w:rsid w:val="00A068A4"/>
    <w:rsid w:val="00A076C0"/>
    <w:rsid w:val="00A1064C"/>
    <w:rsid w:val="00A16BC4"/>
    <w:rsid w:val="00A21456"/>
    <w:rsid w:val="00A21E74"/>
    <w:rsid w:val="00A25D6B"/>
    <w:rsid w:val="00A2611C"/>
    <w:rsid w:val="00A275C9"/>
    <w:rsid w:val="00A27D90"/>
    <w:rsid w:val="00A32684"/>
    <w:rsid w:val="00A338F2"/>
    <w:rsid w:val="00A33DBD"/>
    <w:rsid w:val="00A34787"/>
    <w:rsid w:val="00A41C25"/>
    <w:rsid w:val="00A42D7B"/>
    <w:rsid w:val="00A4401C"/>
    <w:rsid w:val="00A4604E"/>
    <w:rsid w:val="00A46F1C"/>
    <w:rsid w:val="00A52AFC"/>
    <w:rsid w:val="00A52F4B"/>
    <w:rsid w:val="00A530B1"/>
    <w:rsid w:val="00A53276"/>
    <w:rsid w:val="00A53E51"/>
    <w:rsid w:val="00A54856"/>
    <w:rsid w:val="00A622EB"/>
    <w:rsid w:val="00A62C36"/>
    <w:rsid w:val="00A6357A"/>
    <w:rsid w:val="00A637ED"/>
    <w:rsid w:val="00A6451D"/>
    <w:rsid w:val="00A65ABC"/>
    <w:rsid w:val="00A71C17"/>
    <w:rsid w:val="00A7383F"/>
    <w:rsid w:val="00A751E0"/>
    <w:rsid w:val="00A777E2"/>
    <w:rsid w:val="00A804F6"/>
    <w:rsid w:val="00A81618"/>
    <w:rsid w:val="00A8171A"/>
    <w:rsid w:val="00A8172E"/>
    <w:rsid w:val="00A833A5"/>
    <w:rsid w:val="00A843C6"/>
    <w:rsid w:val="00A851FB"/>
    <w:rsid w:val="00A85C4E"/>
    <w:rsid w:val="00A85DE4"/>
    <w:rsid w:val="00A91D73"/>
    <w:rsid w:val="00A93981"/>
    <w:rsid w:val="00A93BDA"/>
    <w:rsid w:val="00A96B5E"/>
    <w:rsid w:val="00AA03A9"/>
    <w:rsid w:val="00AA38AB"/>
    <w:rsid w:val="00AA3DBE"/>
    <w:rsid w:val="00AA42E7"/>
    <w:rsid w:val="00AA6117"/>
    <w:rsid w:val="00AA64CE"/>
    <w:rsid w:val="00AA77EC"/>
    <w:rsid w:val="00AA7E59"/>
    <w:rsid w:val="00AA7F3C"/>
    <w:rsid w:val="00AB2C66"/>
    <w:rsid w:val="00AB40D3"/>
    <w:rsid w:val="00AB488F"/>
    <w:rsid w:val="00AB4B89"/>
    <w:rsid w:val="00AB5061"/>
    <w:rsid w:val="00AB6211"/>
    <w:rsid w:val="00AB624F"/>
    <w:rsid w:val="00AC2381"/>
    <w:rsid w:val="00AC650B"/>
    <w:rsid w:val="00AC73F7"/>
    <w:rsid w:val="00AD4143"/>
    <w:rsid w:val="00AD4E27"/>
    <w:rsid w:val="00AD5544"/>
    <w:rsid w:val="00AD6420"/>
    <w:rsid w:val="00AD7892"/>
    <w:rsid w:val="00AE1018"/>
    <w:rsid w:val="00AE35AD"/>
    <w:rsid w:val="00AE5291"/>
    <w:rsid w:val="00AE6576"/>
    <w:rsid w:val="00AE7D53"/>
    <w:rsid w:val="00AF0F0F"/>
    <w:rsid w:val="00AF312C"/>
    <w:rsid w:val="00B01F4D"/>
    <w:rsid w:val="00B0204D"/>
    <w:rsid w:val="00B16A8E"/>
    <w:rsid w:val="00B23EE8"/>
    <w:rsid w:val="00B24491"/>
    <w:rsid w:val="00B2737D"/>
    <w:rsid w:val="00B30B28"/>
    <w:rsid w:val="00B32540"/>
    <w:rsid w:val="00B33BB7"/>
    <w:rsid w:val="00B35A37"/>
    <w:rsid w:val="00B40B96"/>
    <w:rsid w:val="00B41104"/>
    <w:rsid w:val="00B41AA9"/>
    <w:rsid w:val="00B41EF2"/>
    <w:rsid w:val="00B43468"/>
    <w:rsid w:val="00B437B6"/>
    <w:rsid w:val="00B4471A"/>
    <w:rsid w:val="00B479F3"/>
    <w:rsid w:val="00B51064"/>
    <w:rsid w:val="00B555F9"/>
    <w:rsid w:val="00B57C73"/>
    <w:rsid w:val="00B6260A"/>
    <w:rsid w:val="00B63412"/>
    <w:rsid w:val="00B64D91"/>
    <w:rsid w:val="00B66B32"/>
    <w:rsid w:val="00B67C3C"/>
    <w:rsid w:val="00B7038B"/>
    <w:rsid w:val="00B72536"/>
    <w:rsid w:val="00B72E19"/>
    <w:rsid w:val="00B770BC"/>
    <w:rsid w:val="00B77B64"/>
    <w:rsid w:val="00B84542"/>
    <w:rsid w:val="00B84C95"/>
    <w:rsid w:val="00B86116"/>
    <w:rsid w:val="00B90021"/>
    <w:rsid w:val="00B9023C"/>
    <w:rsid w:val="00B90D27"/>
    <w:rsid w:val="00B92644"/>
    <w:rsid w:val="00B93667"/>
    <w:rsid w:val="00B96EB8"/>
    <w:rsid w:val="00B97506"/>
    <w:rsid w:val="00BA00DC"/>
    <w:rsid w:val="00BA1867"/>
    <w:rsid w:val="00BA3AD6"/>
    <w:rsid w:val="00BA4BE2"/>
    <w:rsid w:val="00BA4E1E"/>
    <w:rsid w:val="00BB0A73"/>
    <w:rsid w:val="00BB2C8C"/>
    <w:rsid w:val="00BB3AFF"/>
    <w:rsid w:val="00BB5679"/>
    <w:rsid w:val="00BB655F"/>
    <w:rsid w:val="00BB70A5"/>
    <w:rsid w:val="00BC114B"/>
    <w:rsid w:val="00BC29FA"/>
    <w:rsid w:val="00BC38CD"/>
    <w:rsid w:val="00BC3F50"/>
    <w:rsid w:val="00BC6811"/>
    <w:rsid w:val="00BD1620"/>
    <w:rsid w:val="00BD5C38"/>
    <w:rsid w:val="00BD5EE8"/>
    <w:rsid w:val="00BD5FE3"/>
    <w:rsid w:val="00BE298C"/>
    <w:rsid w:val="00BE75E4"/>
    <w:rsid w:val="00BF0722"/>
    <w:rsid w:val="00BF21F3"/>
    <w:rsid w:val="00BF3721"/>
    <w:rsid w:val="00BF4E86"/>
    <w:rsid w:val="00BF4F08"/>
    <w:rsid w:val="00BF528A"/>
    <w:rsid w:val="00C0176F"/>
    <w:rsid w:val="00C01ED9"/>
    <w:rsid w:val="00C03554"/>
    <w:rsid w:val="00C046A6"/>
    <w:rsid w:val="00C07038"/>
    <w:rsid w:val="00C10A8A"/>
    <w:rsid w:val="00C10AA2"/>
    <w:rsid w:val="00C11510"/>
    <w:rsid w:val="00C12341"/>
    <w:rsid w:val="00C13B1D"/>
    <w:rsid w:val="00C14865"/>
    <w:rsid w:val="00C16740"/>
    <w:rsid w:val="00C17136"/>
    <w:rsid w:val="00C20B33"/>
    <w:rsid w:val="00C22B96"/>
    <w:rsid w:val="00C2704E"/>
    <w:rsid w:val="00C27112"/>
    <w:rsid w:val="00C30041"/>
    <w:rsid w:val="00C319F8"/>
    <w:rsid w:val="00C361FA"/>
    <w:rsid w:val="00C42776"/>
    <w:rsid w:val="00C43030"/>
    <w:rsid w:val="00C447B5"/>
    <w:rsid w:val="00C44D05"/>
    <w:rsid w:val="00C45EE6"/>
    <w:rsid w:val="00C46C13"/>
    <w:rsid w:val="00C479E2"/>
    <w:rsid w:val="00C47BB2"/>
    <w:rsid w:val="00C530D0"/>
    <w:rsid w:val="00C54393"/>
    <w:rsid w:val="00C54AED"/>
    <w:rsid w:val="00C601CB"/>
    <w:rsid w:val="00C60B33"/>
    <w:rsid w:val="00C639AF"/>
    <w:rsid w:val="00C6531B"/>
    <w:rsid w:val="00C65907"/>
    <w:rsid w:val="00C65A7B"/>
    <w:rsid w:val="00C6600D"/>
    <w:rsid w:val="00C66089"/>
    <w:rsid w:val="00C6762D"/>
    <w:rsid w:val="00C765E9"/>
    <w:rsid w:val="00C81265"/>
    <w:rsid w:val="00C82F8A"/>
    <w:rsid w:val="00C84C6E"/>
    <w:rsid w:val="00C85AD8"/>
    <w:rsid w:val="00C8632B"/>
    <w:rsid w:val="00C86F41"/>
    <w:rsid w:val="00C87441"/>
    <w:rsid w:val="00C90560"/>
    <w:rsid w:val="00C92E7E"/>
    <w:rsid w:val="00C93D83"/>
    <w:rsid w:val="00C952F4"/>
    <w:rsid w:val="00C978E6"/>
    <w:rsid w:val="00CA16B6"/>
    <w:rsid w:val="00CA1FB9"/>
    <w:rsid w:val="00CA20E2"/>
    <w:rsid w:val="00CA4024"/>
    <w:rsid w:val="00CB2589"/>
    <w:rsid w:val="00CB637F"/>
    <w:rsid w:val="00CB6A35"/>
    <w:rsid w:val="00CC0434"/>
    <w:rsid w:val="00CC0455"/>
    <w:rsid w:val="00CC1FA2"/>
    <w:rsid w:val="00CC3D3E"/>
    <w:rsid w:val="00CC4471"/>
    <w:rsid w:val="00CC67E5"/>
    <w:rsid w:val="00CD0BAE"/>
    <w:rsid w:val="00CD1A46"/>
    <w:rsid w:val="00CD230A"/>
    <w:rsid w:val="00CD2B0F"/>
    <w:rsid w:val="00CE3868"/>
    <w:rsid w:val="00CE41F9"/>
    <w:rsid w:val="00CE5659"/>
    <w:rsid w:val="00CE5A45"/>
    <w:rsid w:val="00CE644A"/>
    <w:rsid w:val="00CE7B86"/>
    <w:rsid w:val="00CF0190"/>
    <w:rsid w:val="00CF260D"/>
    <w:rsid w:val="00CF3568"/>
    <w:rsid w:val="00D011BD"/>
    <w:rsid w:val="00D053E1"/>
    <w:rsid w:val="00D0598C"/>
    <w:rsid w:val="00D07287"/>
    <w:rsid w:val="00D07F70"/>
    <w:rsid w:val="00D12C5F"/>
    <w:rsid w:val="00D12DB5"/>
    <w:rsid w:val="00D13316"/>
    <w:rsid w:val="00D13CAB"/>
    <w:rsid w:val="00D14C32"/>
    <w:rsid w:val="00D177C5"/>
    <w:rsid w:val="00D20E2B"/>
    <w:rsid w:val="00D216F2"/>
    <w:rsid w:val="00D22E4F"/>
    <w:rsid w:val="00D23ED2"/>
    <w:rsid w:val="00D300A6"/>
    <w:rsid w:val="00D31129"/>
    <w:rsid w:val="00D318B2"/>
    <w:rsid w:val="00D328A2"/>
    <w:rsid w:val="00D32CE2"/>
    <w:rsid w:val="00D33462"/>
    <w:rsid w:val="00D35915"/>
    <w:rsid w:val="00D35ABE"/>
    <w:rsid w:val="00D361AB"/>
    <w:rsid w:val="00D36EBC"/>
    <w:rsid w:val="00D403E3"/>
    <w:rsid w:val="00D41FD5"/>
    <w:rsid w:val="00D421F5"/>
    <w:rsid w:val="00D44C52"/>
    <w:rsid w:val="00D514F4"/>
    <w:rsid w:val="00D5287C"/>
    <w:rsid w:val="00D52BF8"/>
    <w:rsid w:val="00D53E9D"/>
    <w:rsid w:val="00D53F63"/>
    <w:rsid w:val="00D55005"/>
    <w:rsid w:val="00D55FB4"/>
    <w:rsid w:val="00D568B1"/>
    <w:rsid w:val="00D60784"/>
    <w:rsid w:val="00D642BA"/>
    <w:rsid w:val="00D650B1"/>
    <w:rsid w:val="00D66EC5"/>
    <w:rsid w:val="00D701CF"/>
    <w:rsid w:val="00D76A43"/>
    <w:rsid w:val="00D7741B"/>
    <w:rsid w:val="00D77EEC"/>
    <w:rsid w:val="00D8218C"/>
    <w:rsid w:val="00D86578"/>
    <w:rsid w:val="00D87E91"/>
    <w:rsid w:val="00D918A8"/>
    <w:rsid w:val="00D9277A"/>
    <w:rsid w:val="00D934AD"/>
    <w:rsid w:val="00D93C94"/>
    <w:rsid w:val="00D94353"/>
    <w:rsid w:val="00D97CF0"/>
    <w:rsid w:val="00DA2854"/>
    <w:rsid w:val="00DA3469"/>
    <w:rsid w:val="00DA458B"/>
    <w:rsid w:val="00DB279D"/>
    <w:rsid w:val="00DB4266"/>
    <w:rsid w:val="00DB61A1"/>
    <w:rsid w:val="00DB6719"/>
    <w:rsid w:val="00DB7E16"/>
    <w:rsid w:val="00DC1194"/>
    <w:rsid w:val="00DC15B1"/>
    <w:rsid w:val="00DD437C"/>
    <w:rsid w:val="00DD4D19"/>
    <w:rsid w:val="00DD7855"/>
    <w:rsid w:val="00DE004F"/>
    <w:rsid w:val="00DE01C8"/>
    <w:rsid w:val="00DE26EE"/>
    <w:rsid w:val="00DE361E"/>
    <w:rsid w:val="00DE55FB"/>
    <w:rsid w:val="00DE6C31"/>
    <w:rsid w:val="00DE76BD"/>
    <w:rsid w:val="00DF1657"/>
    <w:rsid w:val="00DF2FCC"/>
    <w:rsid w:val="00DF39F9"/>
    <w:rsid w:val="00E00E93"/>
    <w:rsid w:val="00E056D1"/>
    <w:rsid w:val="00E06393"/>
    <w:rsid w:val="00E06EE3"/>
    <w:rsid w:val="00E14052"/>
    <w:rsid w:val="00E1464D"/>
    <w:rsid w:val="00E14B7B"/>
    <w:rsid w:val="00E152BF"/>
    <w:rsid w:val="00E15431"/>
    <w:rsid w:val="00E17348"/>
    <w:rsid w:val="00E208C4"/>
    <w:rsid w:val="00E21B0A"/>
    <w:rsid w:val="00E25D01"/>
    <w:rsid w:val="00E31C2F"/>
    <w:rsid w:val="00E32E4D"/>
    <w:rsid w:val="00E33B62"/>
    <w:rsid w:val="00E34F2A"/>
    <w:rsid w:val="00E36024"/>
    <w:rsid w:val="00E36A37"/>
    <w:rsid w:val="00E4128F"/>
    <w:rsid w:val="00E42421"/>
    <w:rsid w:val="00E46B14"/>
    <w:rsid w:val="00E54ABF"/>
    <w:rsid w:val="00E54C0A"/>
    <w:rsid w:val="00E56359"/>
    <w:rsid w:val="00E56575"/>
    <w:rsid w:val="00E61682"/>
    <w:rsid w:val="00E61EC3"/>
    <w:rsid w:val="00E6215D"/>
    <w:rsid w:val="00E639E8"/>
    <w:rsid w:val="00E67304"/>
    <w:rsid w:val="00E70E32"/>
    <w:rsid w:val="00E71E20"/>
    <w:rsid w:val="00E73665"/>
    <w:rsid w:val="00E73E32"/>
    <w:rsid w:val="00E74A6D"/>
    <w:rsid w:val="00E74BB1"/>
    <w:rsid w:val="00E76A9C"/>
    <w:rsid w:val="00E83E60"/>
    <w:rsid w:val="00E85150"/>
    <w:rsid w:val="00E869F8"/>
    <w:rsid w:val="00E8779F"/>
    <w:rsid w:val="00E90ACA"/>
    <w:rsid w:val="00E92E45"/>
    <w:rsid w:val="00E94D2E"/>
    <w:rsid w:val="00E9572D"/>
    <w:rsid w:val="00EA3CA6"/>
    <w:rsid w:val="00EB18D1"/>
    <w:rsid w:val="00EB366F"/>
    <w:rsid w:val="00EB522D"/>
    <w:rsid w:val="00EB61EC"/>
    <w:rsid w:val="00EB6E6B"/>
    <w:rsid w:val="00EC0C28"/>
    <w:rsid w:val="00EC0C4F"/>
    <w:rsid w:val="00EC39E3"/>
    <w:rsid w:val="00EC48FD"/>
    <w:rsid w:val="00EC5107"/>
    <w:rsid w:val="00EC54F4"/>
    <w:rsid w:val="00ED1CE4"/>
    <w:rsid w:val="00ED4620"/>
    <w:rsid w:val="00ED5C51"/>
    <w:rsid w:val="00ED6F4A"/>
    <w:rsid w:val="00EE1C37"/>
    <w:rsid w:val="00EE5EEF"/>
    <w:rsid w:val="00EF0EBC"/>
    <w:rsid w:val="00EF1382"/>
    <w:rsid w:val="00EF25B5"/>
    <w:rsid w:val="00EF3012"/>
    <w:rsid w:val="00EF32D9"/>
    <w:rsid w:val="00EF58C2"/>
    <w:rsid w:val="00EF7543"/>
    <w:rsid w:val="00F000D4"/>
    <w:rsid w:val="00F02C05"/>
    <w:rsid w:val="00F03BAC"/>
    <w:rsid w:val="00F04A97"/>
    <w:rsid w:val="00F073AD"/>
    <w:rsid w:val="00F10461"/>
    <w:rsid w:val="00F14B8E"/>
    <w:rsid w:val="00F16AE5"/>
    <w:rsid w:val="00F17D69"/>
    <w:rsid w:val="00F21090"/>
    <w:rsid w:val="00F25918"/>
    <w:rsid w:val="00F30FD1"/>
    <w:rsid w:val="00F32E44"/>
    <w:rsid w:val="00F33D5C"/>
    <w:rsid w:val="00F34779"/>
    <w:rsid w:val="00F3703D"/>
    <w:rsid w:val="00F40EF6"/>
    <w:rsid w:val="00F424C8"/>
    <w:rsid w:val="00F431B2"/>
    <w:rsid w:val="00F43D21"/>
    <w:rsid w:val="00F5057E"/>
    <w:rsid w:val="00F51321"/>
    <w:rsid w:val="00F51B36"/>
    <w:rsid w:val="00F51CC9"/>
    <w:rsid w:val="00F528E5"/>
    <w:rsid w:val="00F5326D"/>
    <w:rsid w:val="00F5374C"/>
    <w:rsid w:val="00F5430A"/>
    <w:rsid w:val="00F56C3F"/>
    <w:rsid w:val="00F572B7"/>
    <w:rsid w:val="00F57C87"/>
    <w:rsid w:val="00F60B85"/>
    <w:rsid w:val="00F60E9C"/>
    <w:rsid w:val="00F6525A"/>
    <w:rsid w:val="00F73F51"/>
    <w:rsid w:val="00F821E1"/>
    <w:rsid w:val="00F83699"/>
    <w:rsid w:val="00F84667"/>
    <w:rsid w:val="00F84D64"/>
    <w:rsid w:val="00F90371"/>
    <w:rsid w:val="00F90529"/>
    <w:rsid w:val="00F90FCE"/>
    <w:rsid w:val="00F91286"/>
    <w:rsid w:val="00F916FF"/>
    <w:rsid w:val="00F920A2"/>
    <w:rsid w:val="00F9595A"/>
    <w:rsid w:val="00F96981"/>
    <w:rsid w:val="00F97B78"/>
    <w:rsid w:val="00F97B97"/>
    <w:rsid w:val="00FA2667"/>
    <w:rsid w:val="00FA38E7"/>
    <w:rsid w:val="00FA531E"/>
    <w:rsid w:val="00FA7CB9"/>
    <w:rsid w:val="00FB52E1"/>
    <w:rsid w:val="00FB7677"/>
    <w:rsid w:val="00FC0AF9"/>
    <w:rsid w:val="00FC15C1"/>
    <w:rsid w:val="00FC1BE5"/>
    <w:rsid w:val="00FC716A"/>
    <w:rsid w:val="00FD28EC"/>
    <w:rsid w:val="00FD34BE"/>
    <w:rsid w:val="00FD539F"/>
    <w:rsid w:val="00FD5988"/>
    <w:rsid w:val="00FD5EB0"/>
    <w:rsid w:val="00FD6A3E"/>
    <w:rsid w:val="00FE1A9E"/>
    <w:rsid w:val="00FE2C66"/>
    <w:rsid w:val="00FE7B5F"/>
    <w:rsid w:val="00FF1BE3"/>
    <w:rsid w:val="00FF4136"/>
    <w:rsid w:val="00FF4DC2"/>
    <w:rsid w:val="00FF581D"/>
    <w:rsid w:val="00FF5B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FE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uiPriority w:val="39"/>
    <w:rsid w:val="0087114D"/>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바닥글 Char"/>
    <w:basedOn w:val="a0"/>
    <w:link w:val="a9"/>
    <w:uiPriority w:val="99"/>
    <w:rsid w:val="00F03BAC"/>
    <w:rPr>
      <w:rFonts w:ascii="Arial" w:hAnsi="Arial"/>
      <w:b/>
      <w:i/>
      <w:noProof/>
      <w:sz w:val="18"/>
      <w:lang w:eastAsia="en-US"/>
    </w:rPr>
  </w:style>
  <w:style w:type="paragraph" w:customStyle="1" w:styleId="maintext">
    <w:name w:val="main text"/>
    <w:basedOn w:val="a"/>
    <w:link w:val="maintextChar"/>
    <w:qFormat/>
    <w:rsid w:val="005F1310"/>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5F1310"/>
    <w:rPr>
      <w:rFonts w:ascii="Times New Roman" w:eastAsia="맑은 고딕" w:hAnsi="Times New Roman" w:cs="바탕"/>
      <w:lang w:eastAsia="ko-KR"/>
    </w:rPr>
  </w:style>
  <w:style w:type="character" w:customStyle="1" w:styleId="B1Zchn">
    <w:name w:val="B1 Zchn"/>
    <w:link w:val="B1"/>
    <w:qFormat/>
    <w:rsid w:val="00792176"/>
    <w:rPr>
      <w:rFonts w:ascii="Times New Roman" w:hAnsi="Times New Roman"/>
      <w:lang w:eastAsia="en-US"/>
    </w:rPr>
  </w:style>
  <w:style w:type="character" w:customStyle="1" w:styleId="B2Char">
    <w:name w:val="B2 Char"/>
    <w:link w:val="B2"/>
    <w:qFormat/>
    <w:rsid w:val="00792176"/>
    <w:rPr>
      <w:rFonts w:ascii="Times New Roman" w:hAnsi="Times New Roman"/>
      <w:lang w:eastAsia="en-US"/>
    </w:rPr>
  </w:style>
  <w:style w:type="paragraph" w:styleId="af3">
    <w:name w:val="caption"/>
    <w:basedOn w:val="a"/>
    <w:next w:val="a"/>
    <w:unhideWhenUsed/>
    <w:qFormat/>
    <w:rsid w:val="0045413C"/>
    <w:rPr>
      <w:b/>
      <w:bCs/>
    </w:rPr>
  </w:style>
  <w:style w:type="character" w:customStyle="1" w:styleId="NOZchn">
    <w:name w:val="NO Zchn"/>
    <w:link w:val="NO"/>
    <w:qFormat/>
    <w:rsid w:val="00263DF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17541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254442">
      <w:bodyDiv w:val="1"/>
      <w:marLeft w:val="0"/>
      <w:marRight w:val="0"/>
      <w:marTop w:val="0"/>
      <w:marBottom w:val="0"/>
      <w:divBdr>
        <w:top w:val="none" w:sz="0" w:space="0" w:color="auto"/>
        <w:left w:val="none" w:sz="0" w:space="0" w:color="auto"/>
        <w:bottom w:val="none" w:sz="0" w:space="0" w:color="auto"/>
        <w:right w:val="none" w:sz="0" w:space="0" w:color="auto"/>
      </w:divBdr>
      <w:divsChild>
        <w:div w:id="1214466131">
          <w:marLeft w:val="3355"/>
          <w:marRight w:val="0"/>
          <w:marTop w:val="9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35964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CC69F-5ED5-4656-A85D-772AA4F7B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1929</Words>
  <Characters>10999</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
  <LinksUpToDate>false</LinksUpToDate>
  <CharactersWithSpaces>12903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Hyunjeong Kang (Samsung)</cp:lastModifiedBy>
  <cp:revision>3</cp:revision>
  <cp:lastPrinted>1900-01-01T05:00:00Z</cp:lastPrinted>
  <dcterms:created xsi:type="dcterms:W3CDTF">2025-11-07T06:51:00Z</dcterms:created>
  <dcterms:modified xsi:type="dcterms:W3CDTF">2025-11-07T06:51:00Z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F0E5FDEED1BB726419452B9808EB4C5F70D028A3D841289EB5406E070AD3BAC11E7FBBE36DC12B3A76D8B4406A4F1C901A644F6026A7AC67594C7BBA0DBEFA98</vt:lpwstr>
  </property>
</Properties>
</file>